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300636" w:rsidRDefault="00D239AD" w:rsidP="00D239A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300636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การขอต่ออายุใบอนุญาตประกอบกิจการรับทำการเก็บ และขนสิ่งปฏิกูล</w:t>
      </w:r>
    </w:p>
    <w:p w14:paraId="16FCEC75" w14:textId="1DC63FD3" w:rsidR="00D239AD" w:rsidRPr="00300636" w:rsidRDefault="00D239AD" w:rsidP="00D239AD">
      <w:pPr>
        <w:spacing w:after="0" w:line="240" w:lineRule="auto"/>
        <w:rPr>
          <w:rFonts w:ascii="TH SarabunIT๙" w:hAnsi="TH SarabunIT๙" w:cs="TH SarabunIT๙" w:hint="cs"/>
          <w:sz w:val="32"/>
          <w:szCs w:val="32"/>
          <w:cs/>
          <w:lang w:bidi="th-TH"/>
        </w:rPr>
      </w:pPr>
      <w:r w:rsidRPr="00300636">
        <w:rPr>
          <w:rFonts w:ascii="TH SarabunIT๙" w:hAnsi="TH SarabunIT๙" w:cs="TH SarabunIT๙"/>
          <w:sz w:val="32"/>
          <w:szCs w:val="32"/>
          <w:cs/>
          <w:lang w:bidi="th-TH"/>
        </w:rPr>
        <w:t>หน่วยงาน</w:t>
      </w:r>
      <w:r w:rsidR="002B2D62" w:rsidRPr="00300636">
        <w:rPr>
          <w:rFonts w:ascii="TH SarabunIT๙" w:hAnsi="TH SarabunIT๙" w:cs="TH SarabunIT๙"/>
          <w:sz w:val="32"/>
          <w:szCs w:val="32"/>
          <w:cs/>
          <w:lang w:bidi="th-TH"/>
        </w:rPr>
        <w:t>ที่รับผิดชอบ</w:t>
      </w:r>
      <w:r w:rsidRPr="00300636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30063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0007F669" w14:textId="46ADE2FD" w:rsidR="00D239AD" w:rsidRPr="00300636" w:rsidRDefault="00C3045F" w:rsidP="00D239AD">
      <w:pPr>
        <w:spacing w:after="0"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300636">
        <w:rPr>
          <w:rFonts w:ascii="TH SarabunIT๙" w:hAnsi="TH SarabunIT๙" w:cs="TH SarabunIT๙"/>
          <w:sz w:val="32"/>
          <w:szCs w:val="32"/>
          <w:cs/>
          <w:lang w:bidi="th-TH"/>
        </w:rPr>
        <w:t>กระทรวง</w:t>
      </w:r>
      <w:r w:rsidRPr="00300636">
        <w:rPr>
          <w:rFonts w:ascii="TH SarabunIT๙" w:hAnsi="TH SarabunIT๙" w:cs="TH SarabunIT๙"/>
          <w:sz w:val="32"/>
          <w:szCs w:val="32"/>
          <w:lang w:bidi="th-TH"/>
        </w:rPr>
        <w:t>:</w:t>
      </w:r>
      <w:r w:rsidRPr="0030063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300636" w:rsidRDefault="003F4A0D" w:rsidP="00D239AD">
      <w:pPr>
        <w:spacing w:after="0" w:line="240" w:lineRule="auto"/>
        <w:rPr>
          <w:rFonts w:ascii="TH SarabunIT๙" w:hAnsi="TH SarabunIT๙" w:cs="TH SarabunIT๙"/>
          <w:color w:val="0D0D0D" w:themeColor="text1" w:themeTint="F2"/>
          <w:sz w:val="32"/>
          <w:szCs w:val="32"/>
        </w:rPr>
      </w:pPr>
      <w:r w:rsidRPr="00300636">
        <w:rPr>
          <w:rFonts w:ascii="TH SarabunIT๙" w:hAnsi="TH SarabunIT๙" w:cs="TH SarabunIT๙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103B103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300636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300636">
        <w:rPr>
          <w:rFonts w:ascii="TH SarabunIT๙" w:hAnsi="TH SarabunIT๙" w:cs="TH SarabunIT๙"/>
          <w:color w:val="0D0D0D" w:themeColor="text1" w:themeTint="F2"/>
          <w:sz w:val="32"/>
          <w:szCs w:val="32"/>
          <w:lang w:bidi="th-TH"/>
        </w:rPr>
        <w:t>:</w:t>
      </w:r>
      <w:r w:rsidRPr="00300636">
        <w:rPr>
          <w:rFonts w:ascii="TH SarabunIT๙" w:hAnsi="TH SarabunIT๙" w:cs="TH SarabunIT๙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การขอต่ออายุใบอนุญาตประกอบกิจการรับทำการเก็บ และขนสิ่งปฏิกูล</w:t>
      </w:r>
    </w:p>
    <w:p w14:paraId="57553D54" w14:textId="1B3FE95E" w:rsidR="00132E1B" w:rsidRPr="00300636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องค์การบริหารส่วนตำบลบุกระสัง อำเภอหนองกี่ จังหวัดบุรีรัมย์</w:t>
      </w:r>
    </w:p>
    <w:p w14:paraId="7C1EA770" w14:textId="557C84CF" w:rsidR="00132E1B" w:rsidRPr="00300636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300636">
        <w:rPr>
          <w:rFonts w:ascii="TH SarabunIT๙" w:hAnsi="TH SarabunIT๙" w:cs="TH SarabunIT๙"/>
          <w:noProof/>
          <w:sz w:val="32"/>
          <w:szCs w:val="32"/>
        </w:rPr>
        <w:t>(</w:t>
      </w:r>
      <w:r w:rsidR="00C81DB8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300636">
        <w:rPr>
          <w:rFonts w:ascii="TH SarabunIT๙" w:hAnsi="TH SarabunIT๙" w:cs="TH SarabunIT๙"/>
          <w:noProof/>
          <w:sz w:val="32"/>
          <w:szCs w:val="32"/>
        </w:rPr>
        <w:t>)</w:t>
      </w:r>
      <w:r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300636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อนุญาต</w:t>
      </w:r>
      <w:r w:rsidR="00C81DB8" w:rsidRPr="00300636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ออกใบอนุญาต</w:t>
      </w:r>
      <w:r w:rsidR="00C81DB8" w:rsidRPr="00300636">
        <w:rPr>
          <w:rFonts w:ascii="TH SarabunIT๙" w:hAnsi="TH SarabunIT๙" w:cs="TH SarabunIT๙"/>
          <w:noProof/>
          <w:sz w:val="32"/>
          <w:szCs w:val="32"/>
        </w:rPr>
        <w:t>/</w:t>
      </w:r>
      <w:r w:rsidR="00C81DB8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รับรอง</w:t>
      </w:r>
      <w:r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300636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3006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300636">
        <w:rPr>
          <w:rFonts w:ascii="TH SarabunIT๙" w:hAnsi="TH SarabunIT๙" w:cs="TH SarabunIT๙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300636" w14:paraId="77FFD68C" w14:textId="77777777" w:rsidTr="008C1396">
        <w:tc>
          <w:tcPr>
            <w:tcW w:w="675" w:type="dxa"/>
          </w:tcPr>
          <w:p w14:paraId="23D761D9" w14:textId="12281EB4" w:rsidR="00394708" w:rsidRPr="00300636" w:rsidRDefault="00394708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6C2533B" w14:textId="4DCF9DD8" w:rsidR="00394708" w:rsidRPr="00300636" w:rsidRDefault="00394708" w:rsidP="00DA7A8C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การสาธารณสุข พ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2535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และที่แก้ไขเพิ่มเติม พ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. 2550</w:t>
            </w:r>
          </w:p>
        </w:tc>
      </w:tr>
    </w:tbl>
    <w:p w14:paraId="40A6F83D" w14:textId="32DA2D6B" w:rsidR="003F4A0D" w:rsidRPr="00300636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บริการทั่วไป</w:t>
      </w:r>
      <w:r w:rsidR="00C81DB8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300636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3006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300636">
        <w:rPr>
          <w:rFonts w:ascii="TH SarabunIT๙" w:hAnsi="TH SarabunIT๙" w:cs="TH SarabunIT๙"/>
          <w:b/>
          <w:bCs/>
          <w:sz w:val="32"/>
          <w:szCs w:val="32"/>
          <w:lang w:bidi="th-TH"/>
        </w:rPr>
        <w:t xml:space="preserve">: </w:t>
      </w:r>
      <w:r w:rsidR="00C81DB8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ท้องถิ่น</w:t>
      </w:r>
      <w:r w:rsidR="00C81DB8" w:rsidRPr="003006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300636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3006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พระราชบัญญัติการสาธารณสุข พ</w:t>
      </w:r>
      <w:r w:rsidR="00C81DB8" w:rsidRPr="00300636">
        <w:rPr>
          <w:rFonts w:ascii="TH SarabunIT๙" w:hAnsi="TH SarabunIT๙" w:cs="TH SarabunIT๙"/>
          <w:noProof/>
          <w:sz w:val="32"/>
          <w:szCs w:val="32"/>
        </w:rPr>
        <w:t>.</w:t>
      </w:r>
      <w:r w:rsidR="00C81DB8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ศ</w:t>
      </w:r>
      <w:r w:rsidR="00C81DB8" w:rsidRPr="00300636">
        <w:rPr>
          <w:rFonts w:ascii="TH SarabunIT๙" w:hAnsi="TH SarabunIT๙" w:cs="TH SarabunIT๙"/>
          <w:noProof/>
          <w:sz w:val="32"/>
          <w:szCs w:val="32"/>
        </w:rPr>
        <w:t>. 2535</w:t>
      </w:r>
      <w:r w:rsidR="00C77AEA" w:rsidRPr="003006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300636" w:rsidRDefault="00C77AEA" w:rsidP="003F4A0D">
      <w:pPr>
        <w:spacing w:after="0" w:line="240" w:lineRule="auto"/>
        <w:ind w:left="360"/>
        <w:rPr>
          <w:rFonts w:ascii="TH SarabunIT๙" w:hAnsi="TH SarabunIT๙" w:cs="TH SarabunIT๙" w:hint="cs"/>
          <w:sz w:val="32"/>
          <w:szCs w:val="32"/>
          <w:cs/>
          <w:lang w:bidi="th-TH"/>
        </w:rPr>
      </w:pPr>
      <w:r w:rsidRPr="003006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3006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30063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Pr="00300636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="00C81DB8" w:rsidRPr="00300636">
        <w:rPr>
          <w:rFonts w:ascii="TH SarabunIT๙" w:hAnsi="TH SarabunIT๙" w:cs="TH SarabunIT๙"/>
          <w:noProof/>
          <w:sz w:val="32"/>
          <w:szCs w:val="32"/>
        </w:rPr>
        <w:t>30</w:t>
      </w:r>
      <w:r w:rsidR="00C81DB8" w:rsidRPr="0030063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C81DB8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  <w:r w:rsidRPr="0030063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300636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3006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300636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3006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3006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C81DB8" w:rsidRPr="00300636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3006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300636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3006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300636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3006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300636" w:rsidRDefault="00075E4A" w:rsidP="00075E4A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3006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300636">
        <w:rPr>
          <w:rFonts w:ascii="TH SarabunIT๙" w:hAnsi="TH SarabunIT๙" w:cs="TH SarabunIT๙"/>
          <w:noProof/>
          <w:sz w:val="32"/>
          <w:szCs w:val="32"/>
        </w:rPr>
        <w:t>0</w:t>
      </w:r>
      <w:r w:rsidR="00C81DB8" w:rsidRPr="003006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300636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  <w:lang w:bidi="th-TH"/>
        </w:rPr>
      </w:pPr>
      <w:r w:rsidRPr="003006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การขอต่ออายุใบอนุญาตประกอบกิจการรับทำการเก็บ และขนสิ่งปฏิกูล อบต</w:t>
      </w:r>
      <w:r w:rsidR="00094F82" w:rsidRPr="00300636">
        <w:rPr>
          <w:rFonts w:ascii="TH SarabunIT๙" w:hAnsi="TH SarabunIT๙" w:cs="TH SarabunIT๙"/>
          <w:noProof/>
          <w:sz w:val="32"/>
          <w:szCs w:val="32"/>
        </w:rPr>
        <w:t>.</w:t>
      </w:r>
      <w:r w:rsidR="00094F82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บุกระสัง ณัฐมณฑ์ สำเนาคู่มือประชาชน </w:t>
      </w:r>
      <w:r w:rsidR="00094F82" w:rsidRPr="00300636">
        <w:rPr>
          <w:rFonts w:ascii="TH SarabunIT๙" w:hAnsi="TH SarabunIT๙" w:cs="TH SarabunIT๙"/>
          <w:noProof/>
          <w:sz w:val="32"/>
          <w:szCs w:val="32"/>
        </w:rPr>
        <w:t>22/07/2015 02:08</w:t>
      </w:r>
      <w:r w:rsidR="00094F82" w:rsidRPr="0030063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ab/>
      </w:r>
    </w:p>
    <w:p w14:paraId="743ED356" w14:textId="3A621B83" w:rsidR="00C77AEA" w:rsidRPr="00300636" w:rsidRDefault="008F25E3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77AEA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="00C77AEA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300636" w14:paraId="5F1398AA" w14:textId="77777777" w:rsidTr="009B7715">
        <w:tc>
          <w:tcPr>
            <w:tcW w:w="675" w:type="dxa"/>
          </w:tcPr>
          <w:p w14:paraId="08D93DD3" w14:textId="25F72274" w:rsidR="00094F82" w:rsidRPr="00300636" w:rsidRDefault="00094F82" w:rsidP="008C139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5223AF"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44E6A44" w14:textId="77777777" w:rsidR="001E6102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30063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="00094F82"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="00094F82"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="00094F82"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="00094F82"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="00094F82"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</w:t>
            </w:r>
          </w:p>
          <w:p w14:paraId="121102A7" w14:textId="2F4FA8DE" w:rsidR="00094F82" w:rsidRPr="00300636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จังหวัดบุรีรัมย์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31210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0-4466-6397/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1E0E1149" w14:textId="77777777" w:rsidR="001E6102" w:rsidRDefault="00A13B6C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="00094F82"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094F82"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) </w:t>
            </w:r>
          </w:p>
          <w:p w14:paraId="3BAF41A4" w14:textId="1CB9DFAF" w:rsidR="00094F82" w:rsidRPr="00300636" w:rsidRDefault="00094F82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08:30 - 16:30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  <w:p w14:paraId="78653E4A" w14:textId="5365B6CD" w:rsidR="00313D38" w:rsidRPr="00300636" w:rsidRDefault="00A13B6C" w:rsidP="009B771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Pr="001E6102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338B629D" w14:textId="66BA9DF5" w:rsidR="0018441F" w:rsidRPr="00300636" w:rsidRDefault="001E6102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575FAF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254DDEE" w14:textId="3E50D38B" w:rsidR="008E2900" w:rsidRPr="002138A4" w:rsidRDefault="00DA7A8C" w:rsidP="00575FAF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  <w:r w:rsidRPr="00300636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t xml:space="preserve">1. </w:t>
      </w:r>
      <w:r w:rsidR="00575FAF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หลักเกณฑ์ วิธีการ</w:t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Pr="00300636">
        <w:rPr>
          <w:rFonts w:ascii="TH SarabunIT๙" w:hAnsi="TH SarabunIT๙" w:cs="TH SarabunIT๙"/>
          <w:noProof/>
          <w:sz w:val="32"/>
          <w:szCs w:val="32"/>
        </w:rPr>
        <w:tab/>
      </w:r>
      <w:r w:rsidRPr="00300636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ผู้ใดประสงค์ขอต่ออายุใบอนุญาตประกอบกิจการรับทำการเก็บ และขนสิ่งปฏิกูล โดยทำเป็นธุรกิจหรือได้รับประโยชน์ตอบแทนด้วยการคิดค่าบริการ จะต้องยื่นขอต่ออายุใบอนุญาตต่อเจ้าพนักงานท้องถิ่นหรือเจ้าหน้าที่ที่รับผิดชอบ ภายใน</w:t>
      </w:r>
      <w:r w:rsidR="001E6102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 30 </w:t>
      </w:r>
      <w:r w:rsidR="00575FAF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วัน ก่อนใบอนุญาตสิ้นอายุ </w:t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ใบอนุญาตมีอายุ </w:t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t xml:space="preserve">1 </w:t>
      </w:r>
      <w:r w:rsidR="00575FAF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ปี นับแต่วันที่ออกใบอนุญาต</w:t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t xml:space="preserve">) </w:t>
      </w:r>
      <w:r w:rsidR="00575FAF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เมื่อได้ยื่นคำขอพร้อมกับเสียค่าธรรมเนียมแล้วให้ประกอบกิจการต่อไปได้จนกว่าเจ้าพนักงานท้องถิ่นจะมีคำสั่งไม่ต่ออายุใบอนุญาต และหากผู้ขอต่ออายุใบอนุญาตไม่ได้มายื่นคำขอต่ออายุใบอนุญาตก่อนวันใบอนุญาตสิ้นสุดแล้ว ต้องดำเนินการขออนุญาตใหม่เสมือนเป็นผู้ขออนุญาตรายใหม่</w:t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lastRenderedPageBreak/>
        <w:t xml:space="preserve"> </w:t>
      </w:r>
      <w:r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="00575FAF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ทั้งนี้หากมายื่นขอต่ออายุใบอนุญาตแล้ว แต่ไม่ชำระค่าธรรมเนียมตามอัตราและระยะเวลาที่กำหนด จะต้องเสียค่าปรับเพิ่มขึ้นอีกร้อยละ </w:t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t xml:space="preserve">20 </w:t>
      </w:r>
      <w:r w:rsidR="00575FAF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ของจำนวนเงินที่ค้างชำระ และกรณีที่ผู้ประกอบการค้างชำระค่าธรรมเนียมติดต่อกันเกินกว่า </w:t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t xml:space="preserve">2 </w:t>
      </w:r>
      <w:r w:rsidR="00575FAF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ครั้ง เจ้าพนักงานท้องถิ่นมีอำนาจสั่งให้ผู้นั้นหยุดดำเนินการไว้ได้จนกว่าจะเสียค่าธรรมเนียมและค่าปรับจนครบจำนวน</w:t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Pr="00300636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t xml:space="preserve">2. </w:t>
      </w:r>
      <w:r w:rsidR="00575FAF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เงื่อนไขในการยื่นคำขอ </w:t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ตามที่ระบุไว้ในข้อกำหนดของท้องถิ่น</w:t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t>)</w:t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br/>
        <w:t xml:space="preserve">   </w:t>
      </w:r>
      <w:r w:rsidRPr="00300636">
        <w:rPr>
          <w:rFonts w:ascii="TH SarabunIT๙" w:hAnsi="TH SarabunIT๙" w:cs="TH SarabunIT๙"/>
          <w:noProof/>
          <w:sz w:val="32"/>
          <w:szCs w:val="32"/>
        </w:rPr>
        <w:tab/>
      </w:r>
      <w:r w:rsidRPr="00300636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t xml:space="preserve">(1) </w:t>
      </w:r>
      <w:r w:rsidR="00575FAF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ผู้ประกอบการต้องยื่นเอกสารที่ถูกต้องและครบถ้วน</w:t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br/>
        <w:t xml:space="preserve"> </w:t>
      </w:r>
      <w:r w:rsidRPr="00300636">
        <w:rPr>
          <w:rFonts w:ascii="TH SarabunIT๙" w:hAnsi="TH SarabunIT๙" w:cs="TH SarabunIT๙"/>
          <w:noProof/>
          <w:sz w:val="32"/>
          <w:szCs w:val="32"/>
        </w:rPr>
        <w:tab/>
      </w:r>
      <w:r w:rsidRPr="00300636">
        <w:rPr>
          <w:rFonts w:ascii="TH SarabunIT๙" w:hAnsi="TH SarabunIT๙" w:cs="TH SarabunIT๙"/>
          <w:noProof/>
          <w:sz w:val="32"/>
          <w:szCs w:val="32"/>
        </w:rPr>
        <w:tab/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t xml:space="preserve">(2) </w:t>
      </w:r>
      <w:r w:rsidR="00575FAF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หลักเกณฑ์ด้านคุณสมบัติของผู้ประกอบกิจการ ด้านยานพาหนะขนสิ่งปฏิกูล ด้านผู้ขับขี่และผู้ปฏิบัติงานประจำยานพาหนะ ด้านสุขลักษณะวิธี</w:t>
      </w:r>
      <w:bookmarkStart w:id="0" w:name="_GoBack"/>
      <w:bookmarkEnd w:id="0"/>
      <w:r w:rsidR="00575FAF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การเก็บขนสิ่งปฏิกูลถูกต้องตามหลักเกณฑ์ และมีวิธีการควบคุมกำกับการขนส่งเพื่อป้องกันการลักลอบทิ้งสิ่งปฏิกูลให้ถูกต้องตามหลักเกณฑ์ </w:t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t>(</w:t>
      </w:r>
      <w:r w:rsidR="00575FAF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ตามข้อกำหนดท้องถิ่น</w:t>
      </w:r>
      <w:r w:rsidR="002138A4">
        <w:rPr>
          <w:rFonts w:ascii="TH SarabunIT๙" w:hAnsi="TH SarabunIT๙" w:cs="TH SarabunIT๙"/>
          <w:noProof/>
          <w:sz w:val="32"/>
          <w:szCs w:val="32"/>
        </w:rPr>
        <w:t>)</w:t>
      </w:r>
      <w:r w:rsidR="002138A4">
        <w:rPr>
          <w:rFonts w:ascii="TH SarabunIT๙" w:hAnsi="TH SarabunIT๙" w:cs="TH SarabunIT๙"/>
          <w:noProof/>
          <w:sz w:val="32"/>
          <w:szCs w:val="32"/>
        </w:rPr>
        <w:br/>
      </w:r>
      <w:r w:rsidR="00575FAF" w:rsidRPr="002138A4">
        <w:rPr>
          <w:rFonts w:ascii="TH SarabunIT๙" w:hAnsi="TH SarabunIT๙" w:cs="TH SarabunIT๙"/>
          <w:b/>
          <w:bCs/>
          <w:noProof/>
          <w:sz w:val="32"/>
          <w:szCs w:val="32"/>
          <w:cs/>
          <w:lang w:bidi="th-TH"/>
        </w:rPr>
        <w:t>หมายเหตุ</w:t>
      </w:r>
      <w:r w:rsidR="00575FAF" w:rsidRPr="002138A4">
        <w:rPr>
          <w:rFonts w:ascii="TH SarabunIT๙" w:hAnsi="TH SarabunIT๙" w:cs="TH SarabunIT๙"/>
          <w:b/>
          <w:bCs/>
          <w:noProof/>
          <w:sz w:val="32"/>
          <w:szCs w:val="32"/>
        </w:rPr>
        <w:t>:</w:t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t xml:space="preserve"> </w:t>
      </w:r>
      <w:r w:rsidR="00575FAF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t xml:space="preserve">7 </w:t>
      </w:r>
      <w:r w:rsidR="00575FAF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วันนับแต่วันพิจารณาแล้วเสร็จ</w:t>
      </w:r>
      <w:r w:rsidR="00575FAF" w:rsidRPr="00300636">
        <w:rPr>
          <w:rFonts w:ascii="TH SarabunIT๙" w:hAnsi="TH SarabunIT๙" w:cs="TH SarabunIT๙"/>
          <w:noProof/>
          <w:sz w:val="32"/>
          <w:szCs w:val="32"/>
        </w:rPr>
        <w:br/>
      </w:r>
    </w:p>
    <w:p w14:paraId="0552ED64" w14:textId="41EEF289" w:rsidR="0065175D" w:rsidRPr="00300636" w:rsidRDefault="00F7475F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65175D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300636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300636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300636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300636" w:rsidRDefault="00313D38" w:rsidP="0098687F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300636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300636" w:rsidRDefault="00313D38" w:rsidP="00600A25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300636" w:rsidRDefault="00313D38" w:rsidP="00AA773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300636" w14:paraId="50E97DA5" w14:textId="77777777" w:rsidTr="002138A4">
        <w:tc>
          <w:tcPr>
            <w:tcW w:w="675" w:type="dxa"/>
          </w:tcPr>
          <w:p w14:paraId="5E768AD0" w14:textId="2C6E62E0" w:rsidR="00313D38" w:rsidRPr="00300636" w:rsidRDefault="00313D38" w:rsidP="002138A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300636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300636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2A225131" w14:textId="3DD060BA" w:rsidR="00313D38" w:rsidRPr="00300636" w:rsidRDefault="00313D38" w:rsidP="002138A4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ผู้ขอรับใบอนุญาตยื่นคำขอต่ออายุใบอนุญาตประกอบกิจการรับทำการเก็บ และขนสิ่งปฏิกูล พร้อมหลักฐานที่ท้องถิ่นกำหนด</w:t>
            </w:r>
          </w:p>
        </w:tc>
        <w:tc>
          <w:tcPr>
            <w:tcW w:w="1368" w:type="dxa"/>
          </w:tcPr>
          <w:p w14:paraId="4874A2C9" w14:textId="0D78DAA3" w:rsidR="00313D38" w:rsidRPr="00300636" w:rsidRDefault="00313D38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15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183199A7" w:rsidR="00313D38" w:rsidRPr="00300636" w:rsidRDefault="00313D38" w:rsidP="00452B6B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3AE07B5D" w14:textId="418FC77C" w:rsidR="00313D38" w:rsidRPr="00300636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300636" w14:paraId="568E3DBE" w14:textId="77777777" w:rsidTr="002138A4">
        <w:tc>
          <w:tcPr>
            <w:tcW w:w="675" w:type="dxa"/>
          </w:tcPr>
          <w:p w14:paraId="1190B854" w14:textId="77777777" w:rsidR="00313D38" w:rsidRPr="00300636" w:rsidRDefault="00313D38" w:rsidP="002138A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7FC3A7D" w14:textId="77777777" w:rsidR="00313D38" w:rsidRPr="00300636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225CD4A8" w14:textId="77777777" w:rsidR="00313D38" w:rsidRPr="00300636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4B7FA7BC" w14:textId="0060EAC8" w:rsidR="00313D38" w:rsidRPr="00300636" w:rsidRDefault="00313D38" w:rsidP="002138A4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เจ้าหน้าที่ตรวจสอบความถูกต้องของคำขอ และความครบถ้วนของเอกสารหลักฐานทันที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ครบถ้วน เจาหน้าที่แจ้งต่อผู้ยื่นคำขอให้แก้ไข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เพิ่มเติมเพื่อดำเนินการ หากไม่สามารถดำเนินการได้ในขณะนั้น ให้จัดทำบันทึกความบกพร่องและรายการเอกสารหรือหลักฐานยื่นเพิ่มเติมภายในระยะเวลาที่กำหนด โดยให้เจ้าหน้าที่และผู้ยื่นคำขอลงนามไว้ในบันทึกนั้นด้วย</w:t>
            </w:r>
          </w:p>
        </w:tc>
        <w:tc>
          <w:tcPr>
            <w:tcW w:w="1368" w:type="dxa"/>
          </w:tcPr>
          <w:p w14:paraId="7B52C49D" w14:textId="77777777" w:rsidR="00313D38" w:rsidRPr="00300636" w:rsidRDefault="00313D38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ชั่วโมง</w:t>
            </w:r>
          </w:p>
        </w:tc>
        <w:tc>
          <w:tcPr>
            <w:tcW w:w="1684" w:type="dxa"/>
          </w:tcPr>
          <w:p w14:paraId="314DBBC3" w14:textId="77777777" w:rsidR="00313D38" w:rsidRPr="00300636" w:rsidRDefault="00313D38" w:rsidP="00452B6B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0E290414" w14:textId="77777777" w:rsidR="00313D38" w:rsidRPr="00300636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300636" w14:paraId="6314959A" w14:textId="77777777" w:rsidTr="002138A4">
        <w:tc>
          <w:tcPr>
            <w:tcW w:w="675" w:type="dxa"/>
          </w:tcPr>
          <w:p w14:paraId="29E390FE" w14:textId="77777777" w:rsidR="00313D38" w:rsidRPr="00300636" w:rsidRDefault="00313D38" w:rsidP="002138A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3</w:t>
            </w:r>
            <w:r w:rsidR="00811134"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1A3E3A7D" w14:textId="77777777" w:rsidR="00313D38" w:rsidRPr="00300636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60569B8F" w14:textId="77777777" w:rsidR="00313D38" w:rsidRPr="00300636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492F972E" w14:textId="69AEEAC3" w:rsidR="00313D38" w:rsidRPr="00300636" w:rsidRDefault="00313D38" w:rsidP="002138A4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เจ้าหน้าที่ตรวจด้านสุขลักษณะ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กรณีถูกต้องตาม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หลักเกณฑ์ด้านสุขลักษณะ เสนอพิจารณาออกใบอนุญาต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กรณีไม่ถูกต้องตามหลักเกณฑ์ด้านสุขลักษณะ แนะนำให้ปรับปรุงแก้ไขด้านสุขลักษณะ</w:t>
            </w:r>
          </w:p>
        </w:tc>
        <w:tc>
          <w:tcPr>
            <w:tcW w:w="1368" w:type="dxa"/>
          </w:tcPr>
          <w:p w14:paraId="41C7A04B" w14:textId="77777777" w:rsidR="00313D38" w:rsidRPr="00300636" w:rsidRDefault="00313D38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20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225D3C42" w14:textId="77777777" w:rsidR="00313D38" w:rsidRPr="00300636" w:rsidRDefault="00313D38" w:rsidP="00452B6B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หนองกี่ จังหวัดบุรีรัมย์</w:t>
            </w:r>
          </w:p>
        </w:tc>
        <w:tc>
          <w:tcPr>
            <w:tcW w:w="1799" w:type="dxa"/>
          </w:tcPr>
          <w:p w14:paraId="6DDD6FBD" w14:textId="77777777" w:rsidR="00313D38" w:rsidRPr="00300636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313D38" w:rsidRPr="00300636" w14:paraId="20BD44ED" w14:textId="77777777" w:rsidTr="002138A4">
        <w:tc>
          <w:tcPr>
            <w:tcW w:w="675" w:type="dxa"/>
          </w:tcPr>
          <w:p w14:paraId="27BC1D2C" w14:textId="77777777" w:rsidR="00313D38" w:rsidRPr="00300636" w:rsidRDefault="00313D38" w:rsidP="002138A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4</w:t>
            </w:r>
            <w:r w:rsidR="00811134"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76B7EDDC" w14:textId="77777777" w:rsidR="00313D38" w:rsidRPr="00300636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092CF8B4" w14:textId="77777777" w:rsidR="00313D38" w:rsidRPr="00300636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4913A683" w14:textId="6F6078C5" w:rsidR="00313D38" w:rsidRPr="00300636" w:rsidRDefault="00313D38" w:rsidP="002138A4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การแจ้งคำสั่งออกใบอนุญาต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คำสั่งไม่อนุญาตให้ต่ออายุใบอนุญาต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4.1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กรณีอนุญาต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มีหนังสือแจ้งการอนุญาตแก่ผู้ขออนุญาตทราบเพื่อมารับใบอนุญาตภายในระยะเวลาที่ท้องถิ่นกำหนด หากพ้นกำหนดถือว่าไม่ประสงค์จะรับใบอนุญาต เว้นแต่จะมีเหตุหรือข้อแก้ตัวอันสมควร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4.2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กรณีไม่อนุญาตให้ต่ออายุใบอนุญาต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   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แจ้งคำสั่งไม่อนุญาตให้ต่ออายุใบอนุญาตประกอบกิจการรับทำการเก็บ และขนสิ่งปฏิกูล แก่ผู้ขอต่ออายุใบอนุญาตทราบ พร้อมแจ้งสิทธิในการอุทธรณ์</w:t>
            </w:r>
          </w:p>
        </w:tc>
        <w:tc>
          <w:tcPr>
            <w:tcW w:w="1368" w:type="dxa"/>
          </w:tcPr>
          <w:p w14:paraId="11E7D904" w14:textId="77777777" w:rsidR="00313D38" w:rsidRPr="00300636" w:rsidRDefault="00313D38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8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067D37BD" w14:textId="77777777" w:rsidR="00313D38" w:rsidRPr="00300636" w:rsidRDefault="00313D38" w:rsidP="00452B6B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0CCFF381" w14:textId="77777777" w:rsidR="00313D38" w:rsidRPr="00300636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313D38" w:rsidRPr="00300636" w14:paraId="624EB413" w14:textId="77777777" w:rsidTr="002138A4">
        <w:tc>
          <w:tcPr>
            <w:tcW w:w="675" w:type="dxa"/>
          </w:tcPr>
          <w:p w14:paraId="180A0042" w14:textId="77777777" w:rsidR="00313D38" w:rsidRPr="00300636" w:rsidRDefault="00313D38" w:rsidP="002138A4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52B89461" w14:textId="77777777" w:rsidR="00313D38" w:rsidRPr="00300636" w:rsidRDefault="009B68CC" w:rsidP="00313D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  <w:p w14:paraId="0E21341E" w14:textId="77777777" w:rsidR="00313D38" w:rsidRPr="00300636" w:rsidRDefault="00313D38" w:rsidP="00313D38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2592" w:type="dxa"/>
          </w:tcPr>
          <w:p w14:paraId="2AD92570" w14:textId="69084F1D" w:rsidR="00313D38" w:rsidRPr="00300636" w:rsidRDefault="00313D38" w:rsidP="00313D38">
            <w:pPr>
              <w:rPr>
                <w:rFonts w:ascii="TH SarabunIT๙" w:hAnsi="TH SarabunIT๙" w:cs="TH SarabunIT๙"/>
                <w:sz w:val="32"/>
                <w:szCs w:val="32"/>
                <w:lang w:bidi="th-TH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ชำระค่าธรรมเนียม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กรณีมีคำสั่งอนุญาตต่ออายุใบอนุญาต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   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แจ้งให้ผู้ขออนุญาตมาชำระค่าธรรมเนียมตามอัตราและระยะเวลาที่ท้องถิ่นกำหนด </w:t>
            </w:r>
          </w:p>
          <w:p w14:paraId="677DF88D" w14:textId="77777777" w:rsidR="00313D38" w:rsidRPr="00300636" w:rsidRDefault="00313D38" w:rsidP="00452B6B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1368" w:type="dxa"/>
          </w:tcPr>
          <w:p w14:paraId="66B52245" w14:textId="77777777" w:rsidR="00313D38" w:rsidRPr="00300636" w:rsidRDefault="00313D38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 xml:space="preserve">1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14:paraId="4DF0A43B" w14:textId="77777777" w:rsidR="00313D38" w:rsidRPr="00300636" w:rsidRDefault="00313D38" w:rsidP="00452B6B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องค์การบริหารส่วนตำบลบุกระสัง อำเภอหนองกี่ จังหวัดบุรีรัมย์</w:t>
            </w:r>
          </w:p>
        </w:tc>
        <w:tc>
          <w:tcPr>
            <w:tcW w:w="1799" w:type="dxa"/>
          </w:tcPr>
          <w:p w14:paraId="23D94C3E" w14:textId="77777777" w:rsidR="00313D38" w:rsidRPr="00300636" w:rsidRDefault="00313D38" w:rsidP="00452B6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(1.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ระยะเวลาให้บริการ ส่วนงาน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หน่วยงานที่รับผิดชอบ ให้ระบุไปตามบริบทของท้องถิ่น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br/>
              <w:t xml:space="preserve">2.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กรณีไม่ชำระ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 xml:space="preserve">ตามระยะเวลาที่กำหนด จะต้องเสียค่าปรับเพิ่มขึ้นอีกร้อยละ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20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ของจำนวนเงินที่ค้างชำระ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744F5F55" w14:textId="0FD83A6C" w:rsidR="00C26ED0" w:rsidRPr="00300636" w:rsidRDefault="00C26ED0" w:rsidP="002138A4">
      <w:pPr>
        <w:tabs>
          <w:tab w:val="left" w:pos="360"/>
        </w:tabs>
        <w:spacing w:before="240"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452B6B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300636">
        <w:rPr>
          <w:rFonts w:ascii="TH SarabunIT๙" w:hAnsi="TH SarabunIT๙" w:cs="TH SarabunIT๙"/>
          <w:noProof/>
          <w:sz w:val="32"/>
          <w:szCs w:val="32"/>
        </w:rPr>
        <w:t xml:space="preserve">30 </w:t>
      </w:r>
      <w:r w:rsidR="009B68CC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วัน</w:t>
      </w:r>
    </w:p>
    <w:p w14:paraId="599CE047" w14:textId="77777777" w:rsidR="008E2900" w:rsidRPr="00C246F6" w:rsidRDefault="008E2900" w:rsidP="00C26ED0">
      <w:p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20"/>
          <w:szCs w:val="20"/>
          <w:lang w:bidi="th-TH"/>
        </w:rPr>
      </w:pPr>
    </w:p>
    <w:p w14:paraId="0DFE24A5" w14:textId="0432A40D" w:rsidR="0085230C" w:rsidRPr="00300636" w:rsidRDefault="002138A4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85230C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="0085230C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793739A" w:rsidR="008D7B9E" w:rsidRPr="00300636" w:rsidRDefault="00DA7A8C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ab/>
      </w:r>
      <w:r w:rsidRPr="00300636">
        <w:rPr>
          <w:rFonts w:ascii="TH SarabunIT๙" w:hAnsi="TH SarabunIT๙" w:cs="TH SarabunIT๙" w:hint="cs"/>
          <w:noProof/>
          <w:sz w:val="32"/>
          <w:szCs w:val="32"/>
          <w:cs/>
          <w:lang w:bidi="th-TH"/>
        </w:rPr>
        <w:t xml:space="preserve">- </w:t>
      </w:r>
      <w:r w:rsidR="009B68CC" w:rsidRPr="00300636">
        <w:rPr>
          <w:rFonts w:ascii="TH SarabunIT๙" w:hAnsi="TH SarabunIT๙" w:cs="TH SarabunIT๙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  <w:r w:rsidRPr="00300636">
        <w:rPr>
          <w:rFonts w:ascii="TH SarabunIT๙" w:hAnsi="TH SarabunIT๙" w:cs="TH SarabunIT๙"/>
          <w:sz w:val="32"/>
          <w:szCs w:val="32"/>
        </w:rPr>
        <w:t xml:space="preserve"> -</w:t>
      </w:r>
    </w:p>
    <w:p w14:paraId="335832AD" w14:textId="77777777" w:rsidR="008E2900" w:rsidRPr="00C246F6" w:rsidRDefault="008E2900" w:rsidP="00C26ED0">
      <w:pPr>
        <w:tabs>
          <w:tab w:val="left" w:pos="360"/>
        </w:tabs>
        <w:spacing w:after="0" w:line="240" w:lineRule="auto"/>
        <w:rPr>
          <w:rFonts w:ascii="TH SarabunIT๙" w:hAnsi="TH SarabunIT๙" w:cs="TH SarabunIT๙"/>
          <w:sz w:val="20"/>
          <w:szCs w:val="20"/>
        </w:rPr>
      </w:pPr>
    </w:p>
    <w:p w14:paraId="731312B5" w14:textId="25CC3C39" w:rsidR="00AA7734" w:rsidRPr="00300636" w:rsidRDefault="002138A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AA7734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300636" w:rsidRDefault="00452B6B" w:rsidP="00AA7734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300636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300636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300636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300636" w:rsidRDefault="00452B6B" w:rsidP="00452B6B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300636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300636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300636" w:rsidRDefault="003C25A4" w:rsidP="00452B6B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300636" w:rsidRDefault="003C25A4" w:rsidP="00914267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300636" w14:paraId="02E3093D" w14:textId="77777777" w:rsidTr="00C246F6">
        <w:trPr>
          <w:jc w:val="center"/>
        </w:trPr>
        <w:tc>
          <w:tcPr>
            <w:tcW w:w="675" w:type="dxa"/>
          </w:tcPr>
          <w:p w14:paraId="0FFF921A" w14:textId="21D3E466" w:rsidR="00452B6B" w:rsidRPr="00300636" w:rsidRDefault="00AC4ACB" w:rsidP="00C246F6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300636" w:rsidRDefault="00AC4ACB" w:rsidP="00452B6B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F86D13A" w14:textId="2B84ED4F" w:rsidR="00452B6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21559A4" w14:textId="4957248A" w:rsidR="00452B6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AC4ACB" w:rsidRPr="00300636" w14:paraId="345386EB" w14:textId="77777777" w:rsidTr="00C246F6">
        <w:trPr>
          <w:jc w:val="center"/>
        </w:trPr>
        <w:tc>
          <w:tcPr>
            <w:tcW w:w="675" w:type="dxa"/>
          </w:tcPr>
          <w:p w14:paraId="005F16AC" w14:textId="77777777" w:rsidR="00452B6B" w:rsidRPr="00300636" w:rsidRDefault="00AC4ACB" w:rsidP="00C246F6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F568D3" w14:textId="77777777" w:rsidR="00452B6B" w:rsidRPr="00300636" w:rsidRDefault="00AC4ACB" w:rsidP="00452B6B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14:paraId="13C3442B" w14:textId="77777777" w:rsidR="00452B6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51ADB7F" w14:textId="77777777" w:rsidR="00452B6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263619E" w14:textId="77777777" w:rsidR="00452B6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29A4B301" w14:textId="77777777" w:rsidR="00452B6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2E740794" w14:textId="77777777" w:rsidR="00452B6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6F918D30" w14:textId="77777777" w:rsidR="00422EAB" w:rsidRPr="00300636" w:rsidRDefault="00422EAB" w:rsidP="0050561E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300636" w:rsidRDefault="00452B6B" w:rsidP="00A10CDA">
      <w:pPr>
        <w:spacing w:after="0" w:line="240" w:lineRule="auto"/>
        <w:ind w:left="45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300636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300636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300636" w:rsidRDefault="00422EAB" w:rsidP="0098687F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300636" w:rsidRDefault="004E651F" w:rsidP="001B2D23">
            <w:pPr>
              <w:tabs>
                <w:tab w:val="left" w:pos="360"/>
              </w:tabs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cs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หน่วยงานภาครัฐผู้ออกเอกสาร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300636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300636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300636" w:rsidRDefault="00422EAB" w:rsidP="00FE5795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39413065" w14:textId="77777777" w:rsidR="00422EAB" w:rsidRPr="00300636" w:rsidRDefault="00422EAB" w:rsidP="001B2D23">
            <w:pPr>
              <w:spacing w:line="320" w:lineRule="exact"/>
              <w:jc w:val="center"/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300636">
              <w:rPr>
                <w:rFonts w:ascii="TH SarabunIT๙" w:hAnsi="TH SarabunIT๙" w:cs="TH SarabunIT๙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300636" w14:paraId="7ED62404" w14:textId="77777777" w:rsidTr="00C246F6">
        <w:tc>
          <w:tcPr>
            <w:tcW w:w="675" w:type="dxa"/>
          </w:tcPr>
          <w:p w14:paraId="7845BF89" w14:textId="58EDE4CC" w:rsidR="00AC4ACB" w:rsidRPr="00300636" w:rsidRDefault="00AC4ACB" w:rsidP="00C246F6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300636" w:rsidRDefault="00AC4ACB" w:rsidP="00AC4ACB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สำเนาใบอนุญาตตามกฎหมายอื่นที่เกี่ยวข้อง</w:t>
            </w:r>
          </w:p>
        </w:tc>
        <w:tc>
          <w:tcPr>
            <w:tcW w:w="1843" w:type="dxa"/>
          </w:tcPr>
          <w:p w14:paraId="5FD3D152" w14:textId="2A5AF49F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3572593C" w14:textId="09CC8955" w:rsidR="00AC4ACB" w:rsidRPr="00300636" w:rsidRDefault="008F25E3" w:rsidP="00AC4ACB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="00AC4ACB"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="00AC4ACB"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300636" w14:paraId="3E93B772" w14:textId="77777777" w:rsidTr="00C246F6">
        <w:tc>
          <w:tcPr>
            <w:tcW w:w="675" w:type="dxa"/>
          </w:tcPr>
          <w:p w14:paraId="036BAA29" w14:textId="77777777" w:rsidR="00AC4ACB" w:rsidRPr="00300636" w:rsidRDefault="00AC4ACB" w:rsidP="00C246F6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46B90A1" w14:textId="77777777" w:rsidR="00AC4ACB" w:rsidRPr="00300636" w:rsidRDefault="00AC4ACB" w:rsidP="00AC4ACB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หรือหลักฐานแสดงสถานที่รับกำจัดสิ่งปฏิกูลที่ได้รับใบอนุญาตและมีการดำเนินกิจการที่ถูกต้องตามหลักสุขาภิบาล โดยมี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lastRenderedPageBreak/>
              <w:t>หลักฐานสัญญาว่าจ้างระหว่างผู้ขนกับผู้กำจัดสิ่งปฏิกูล</w:t>
            </w:r>
          </w:p>
        </w:tc>
        <w:tc>
          <w:tcPr>
            <w:tcW w:w="1843" w:type="dxa"/>
          </w:tcPr>
          <w:p w14:paraId="3D9850FF" w14:textId="77777777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14:paraId="17681EAE" w14:textId="77777777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106DBD19" w14:textId="77777777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CFC3149" w14:textId="77777777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51FBA91E" w14:textId="77777777" w:rsidR="00AC4ACB" w:rsidRPr="00300636" w:rsidRDefault="00AC4ACB" w:rsidP="00AC4ACB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300636" w14:paraId="4C490924" w14:textId="77777777" w:rsidTr="00C246F6">
        <w:tc>
          <w:tcPr>
            <w:tcW w:w="675" w:type="dxa"/>
          </w:tcPr>
          <w:p w14:paraId="43F15832" w14:textId="77777777" w:rsidR="00AC4ACB" w:rsidRPr="00300636" w:rsidRDefault="00AC4ACB" w:rsidP="00C246F6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lastRenderedPageBreak/>
              <w:t>3</w:t>
            </w:r>
            <w:r w:rsidR="00811134"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1CD15075" w14:textId="77777777" w:rsidR="00AC4ACB" w:rsidRPr="00300636" w:rsidRDefault="00AC4ACB" w:rsidP="00AC4ACB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แผนการดำเนินงานในการเก็บขนสิ่งปฏิกูลที่แสดงรายละเอียดขั้นตอนการดำเนินงาน ความพร้อมด้านกำลังคน งบประมาณ วัสดุอุปกรณ์ และวิธีการบริหารจัดการ</w:t>
            </w:r>
          </w:p>
        </w:tc>
        <w:tc>
          <w:tcPr>
            <w:tcW w:w="1843" w:type="dxa"/>
          </w:tcPr>
          <w:p w14:paraId="25084743" w14:textId="77777777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9A29601" w14:textId="77777777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7D6174D5" w14:textId="77777777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1ECC12BB" w14:textId="77777777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5F75372" w14:textId="77777777" w:rsidR="00AC4ACB" w:rsidRPr="00300636" w:rsidRDefault="00AC4ACB" w:rsidP="00AC4ACB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300636" w14:paraId="06E084B0" w14:textId="77777777" w:rsidTr="00C246F6">
        <w:tc>
          <w:tcPr>
            <w:tcW w:w="675" w:type="dxa"/>
          </w:tcPr>
          <w:p w14:paraId="28F083EB" w14:textId="77777777" w:rsidR="00AC4ACB" w:rsidRPr="00300636" w:rsidRDefault="00AC4ACB" w:rsidP="00C246F6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4</w:t>
            </w:r>
            <w:r w:rsidR="00811134"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E01A00B" w14:textId="77777777" w:rsidR="00AC4ACB" w:rsidRPr="00300636" w:rsidRDefault="00AC4ACB" w:rsidP="00AC4ACB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เอกสารแสดงให้เห็นว่าผู้ขับขี่และผู้ปฏิบัติงานประจำยานพาหนะผ่านการฝึกอบรมด้านการจัดการ     สิ่งปฏิกูล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ตามหลักเกณฑ์ที่ท้องถิ่นกำหนด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14:paraId="0F659F64" w14:textId="77777777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48A06731" w14:textId="77777777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4CA38E8E" w14:textId="77777777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39A0A990" w14:textId="77777777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6395DA31" w14:textId="77777777" w:rsidR="00AC4ACB" w:rsidRPr="00300636" w:rsidRDefault="00AC4ACB" w:rsidP="00AC4ACB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  <w:tr w:rsidR="00AC4ACB" w:rsidRPr="00300636" w14:paraId="1E143139" w14:textId="77777777" w:rsidTr="00C246F6">
        <w:tc>
          <w:tcPr>
            <w:tcW w:w="675" w:type="dxa"/>
          </w:tcPr>
          <w:p w14:paraId="6E4F0337" w14:textId="77777777" w:rsidR="00AC4ACB" w:rsidRPr="00300636" w:rsidRDefault="00AC4ACB" w:rsidP="00C246F6">
            <w:pPr>
              <w:jc w:val="center"/>
              <w:rPr>
                <w:rFonts w:ascii="TH SarabunIT๙" w:hAnsi="TH SarabunIT๙" w:cs="TH SarabunIT๙"/>
                <w:color w:val="0D0D0D" w:themeColor="text1" w:themeTint="F2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5</w:t>
            </w:r>
            <w:r w:rsidR="00811134"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683B466B" w14:textId="77777777" w:rsidR="00AC4ACB" w:rsidRPr="00300636" w:rsidRDefault="00AC4ACB" w:rsidP="00AC4ACB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ใบรับรองแพทย์หรือเอกสารแสดงการตรวจสุขภาพประจำปีของผู้ปฏิบัติงานในการเก็บขนสิ่งปฏิกูล</w:t>
            </w:r>
          </w:p>
        </w:tc>
        <w:tc>
          <w:tcPr>
            <w:tcW w:w="1843" w:type="dxa"/>
          </w:tcPr>
          <w:p w14:paraId="45097760" w14:textId="77777777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1735650F" w14:textId="77777777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7672B95A" w14:textId="77777777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14:paraId="2A3DA7C9" w14:textId="77777777" w:rsidR="00AC4ACB" w:rsidRPr="00300636" w:rsidRDefault="00AC4ACB" w:rsidP="00DA7A8C">
            <w:pPr>
              <w:jc w:val="center"/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14:paraId="1A5A87B0" w14:textId="77777777" w:rsidR="00AC4ACB" w:rsidRPr="00300636" w:rsidRDefault="00AC4ACB" w:rsidP="00AC4ACB">
            <w:pPr>
              <w:rPr>
                <w:rFonts w:ascii="TH SarabunIT๙" w:hAnsi="TH SarabunIT๙" w:cs="TH SarabunIT๙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เอกสารและหลักฐานอื่นๆ ตามที่ราชการส่วนท้องถิ่นกำหนด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37444B4E" w14:textId="77777777" w:rsidR="00053400" w:rsidRDefault="00053400" w:rsidP="00053400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209CA00" w14:textId="77777777" w:rsidR="00053400" w:rsidRDefault="00053400" w:rsidP="00053400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C973398" w14:textId="77777777" w:rsidR="00053400" w:rsidRDefault="00053400" w:rsidP="00053400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25E7C3B6" w:rsidR="00A10CDA" w:rsidRPr="00053400" w:rsidRDefault="00053400" w:rsidP="00053400">
      <w:pPr>
        <w:pStyle w:val="a5"/>
        <w:spacing w:after="0" w:line="240" w:lineRule="auto"/>
        <w:ind w:left="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16. </w:t>
      </w:r>
      <w:r w:rsidR="00A10CDA" w:rsidRPr="0005340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300636" w14:paraId="21631802" w14:textId="77777777" w:rsidTr="00090552">
        <w:tc>
          <w:tcPr>
            <w:tcW w:w="534" w:type="dxa"/>
          </w:tcPr>
          <w:p w14:paraId="55909BBE" w14:textId="396F5019" w:rsidR="00A13B6C" w:rsidRPr="00300636" w:rsidRDefault="00A13B6C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300636" w:rsidRDefault="00A13B6C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อัตราค่าธรรมเนียมต่ออายุใบอนุญาตรับทำการเก็บ และขนสิ่งปฏิกูล ฉบับละไม่เกิน </w:t>
            </w:r>
            <w:r w:rsidRPr="0030063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w:t xml:space="preserve">5,000 </w:t>
            </w:r>
            <w:r w:rsidRPr="00300636"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  <w:cs/>
                <w:lang w:bidi="th-TH"/>
              </w:rPr>
              <w:t>บาทต่อปี</w:t>
            </w:r>
          </w:p>
          <w:p w14:paraId="201E5AF3" w14:textId="029D1E94" w:rsidR="00E90756" w:rsidRPr="00300636" w:rsidRDefault="000F1309" w:rsidP="00E907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3006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3006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300636">
              <w:rPr>
                <w:rFonts w:ascii="TH SarabunIT๙" w:hAnsi="TH SarabunIT๙" w:cs="TH SarabunIT๙" w:hint="cs"/>
                <w:noProof/>
                <w:sz w:val="32"/>
                <w:szCs w:val="32"/>
                <w:cs/>
                <w:lang w:bidi="th-TH"/>
              </w:rPr>
              <w:t>1,000</w:t>
            </w:r>
            <w:r w:rsidR="00F5490C"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 </w:t>
            </w:r>
            <w:r w:rsidR="00F5490C"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51F876BB" w:rsidR="00A13B6C" w:rsidRPr="00300636" w:rsidRDefault="00E90756" w:rsidP="006E160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ระบุตามข้อกำหนดของท้องถิ่น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  <w:r w:rsidRPr="0030063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1187DD50" w14:textId="7AB25ED1" w:rsidR="00216FA4" w:rsidRPr="00053400" w:rsidRDefault="00053400" w:rsidP="00053400">
      <w:pPr>
        <w:tabs>
          <w:tab w:val="left" w:pos="360"/>
        </w:tabs>
        <w:spacing w:before="240" w:after="0" w:line="240" w:lineRule="auto"/>
        <w:ind w:left="360" w:hanging="360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17. </w:t>
      </w:r>
      <w:r w:rsidR="00216FA4" w:rsidRPr="00053400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300636" w14:paraId="07DF31DE" w14:textId="77777777" w:rsidTr="00C1539D">
        <w:tc>
          <w:tcPr>
            <w:tcW w:w="534" w:type="dxa"/>
          </w:tcPr>
          <w:p w14:paraId="07FE0908" w14:textId="7E60931D" w:rsidR="00EA6950" w:rsidRPr="00300636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811134"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300636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30063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เลขที่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119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หมู่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9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ตำบลบุกระสัง อำเภอหนองกี่ จังหวัดบุรีรัมย์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31210 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0-4466-6398 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0-4466-6397 Website : www.bukrasang.go.th</w:t>
            </w:r>
            <w:r w:rsidRPr="00300636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3006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30063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EA6950" w:rsidRPr="00300636" w14:paraId="69854690" w14:textId="77777777" w:rsidTr="00C1539D">
        <w:tc>
          <w:tcPr>
            <w:tcW w:w="534" w:type="dxa"/>
          </w:tcPr>
          <w:p w14:paraId="07B119B9" w14:textId="77777777" w:rsidR="00EA6950" w:rsidRPr="00300636" w:rsidRDefault="00EA695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2</w:t>
            </w:r>
            <w:r w:rsidR="00811134"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4004EF8" w14:textId="77777777" w:rsidR="00053400" w:rsidRDefault="00EA6950" w:rsidP="00EA6950">
            <w:pPr>
              <w:rPr>
                <w:rFonts w:ascii="TH SarabunIT๙" w:hAnsi="TH SarabunIT๙" w:cs="TH SarabunIT๙"/>
                <w:noProof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30063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300636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3006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หมายเหตุ</w:t>
            </w:r>
            <w:r w:rsidRPr="00300636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 xml:space="preserve">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(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 10300 /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1111 / www.1111.go.th / </w:t>
            </w:r>
          </w:p>
          <w:p w14:paraId="303482A8" w14:textId="5AE2646C" w:rsidR="00EA6950" w:rsidRPr="00300636" w:rsidRDefault="00EA6950" w:rsidP="00EA695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.1111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1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ถ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. 10300)</w:t>
            </w:r>
          </w:p>
        </w:tc>
      </w:tr>
    </w:tbl>
    <w:p w14:paraId="00F06124" w14:textId="664D9083" w:rsidR="00013BC7" w:rsidRPr="00300636" w:rsidRDefault="00053400" w:rsidP="00053400">
      <w:pPr>
        <w:pStyle w:val="a5"/>
        <w:tabs>
          <w:tab w:val="left" w:pos="360"/>
        </w:tabs>
        <w:spacing w:before="240" w:after="0" w:line="240" w:lineRule="auto"/>
        <w:ind w:left="360" w:hanging="360"/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18. </w:t>
      </w:r>
      <w:r w:rsidR="00C3045F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300636" w14:paraId="676E0C19" w14:textId="77777777" w:rsidTr="00C1539D">
        <w:tc>
          <w:tcPr>
            <w:tcW w:w="675" w:type="dxa"/>
          </w:tcPr>
          <w:p w14:paraId="433A4F23" w14:textId="62F1C53B" w:rsidR="00F064C0" w:rsidRPr="00300636" w:rsidRDefault="00F064C0" w:rsidP="008C139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1</w:t>
            </w:r>
            <w:r w:rsidR="00C1539D" w:rsidRPr="00300636">
              <w:rPr>
                <w:rFonts w:ascii="TH SarabunIT๙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3CBF0294" w:rsidR="00F064C0" w:rsidRPr="00300636" w:rsidRDefault="00F064C0" w:rsidP="00E24AA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แบบคำขอรับใบอนุญาต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ต่ออายุใบอนุญาต</w:t>
            </w:r>
            <w:r w:rsidRPr="00300636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(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เอกสาร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/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แบบฟอร์ม เป็นไปตามข้อกำหนดของท้องถิ่น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)</w:t>
            </w:r>
          </w:p>
        </w:tc>
      </w:tr>
    </w:tbl>
    <w:p w14:paraId="60AAD733" w14:textId="77777777" w:rsidR="00300636" w:rsidRDefault="00300636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50EABA7" w14:textId="77777777" w:rsidR="00300636" w:rsidRDefault="00300636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EDBF444" w14:textId="77777777" w:rsidR="00300636" w:rsidRDefault="00300636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736C34D" w14:textId="77777777" w:rsidR="00300636" w:rsidRDefault="00300636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AEF1858" w14:textId="77777777" w:rsidR="00300636" w:rsidRDefault="00300636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185CABA" w14:textId="77777777" w:rsidR="00300636" w:rsidRDefault="00300636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4BF047C" w14:textId="77777777" w:rsidR="00300636" w:rsidRDefault="00300636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F1BC464" w14:textId="77777777" w:rsidR="00300636" w:rsidRDefault="00300636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74A04C5" w14:textId="77777777" w:rsidR="00300636" w:rsidRDefault="00300636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DA5EE9A" w14:textId="77777777" w:rsidR="00300636" w:rsidRDefault="00300636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1BF7FA9" w14:textId="77777777" w:rsidR="00300636" w:rsidRDefault="00300636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A9137A7" w14:textId="77777777" w:rsidR="00300636" w:rsidRDefault="00300636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01109E4" w14:textId="77777777" w:rsidR="00300636" w:rsidRDefault="00300636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3A336564" w14:textId="77777777" w:rsidR="00053400" w:rsidRDefault="00053400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0C58538" w14:textId="77777777" w:rsidR="00053400" w:rsidRDefault="00053400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49491A9" w14:textId="77777777" w:rsidR="00053400" w:rsidRDefault="00053400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2A4AB7B" w14:textId="77777777" w:rsidR="00053400" w:rsidRDefault="00053400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2253522C" w14:textId="77777777" w:rsidR="00053400" w:rsidRDefault="00053400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1841635" w14:textId="77777777" w:rsidR="00053400" w:rsidRDefault="00053400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354E03E" w14:textId="77777777" w:rsidR="00053400" w:rsidRDefault="00053400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A2BA76E" w14:textId="77777777" w:rsidR="00053400" w:rsidRDefault="00053400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7C2F903" w14:textId="77777777" w:rsidR="00053400" w:rsidRDefault="00053400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8B52C00" w14:textId="77777777" w:rsidR="00300636" w:rsidRDefault="00300636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C1E4672" w14:textId="77777777" w:rsidR="00300636" w:rsidRPr="00300636" w:rsidRDefault="00300636" w:rsidP="0030063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แบบคำขอรับใบอนุญาต/ต่ออายุใบอนุญาต</w:t>
      </w:r>
    </w:p>
    <w:p w14:paraId="508138EA" w14:textId="77777777" w:rsidR="00300636" w:rsidRPr="00300636" w:rsidRDefault="00300636" w:rsidP="0030063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>ประกอบกิจการ ..........................................................................</w:t>
      </w:r>
    </w:p>
    <w:p w14:paraId="08713703" w14:textId="11DAE1C5" w:rsidR="00300636" w:rsidRPr="00300636" w:rsidRDefault="00300636" w:rsidP="0030063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CF5F03" wp14:editId="52A7FE7D">
                <wp:simplePos x="0" y="0"/>
                <wp:positionH relativeFrom="column">
                  <wp:posOffset>-43815</wp:posOffset>
                </wp:positionH>
                <wp:positionV relativeFrom="paragraph">
                  <wp:posOffset>92075</wp:posOffset>
                </wp:positionV>
                <wp:extent cx="1796415" cy="729615"/>
                <wp:effectExtent l="13335" t="6350" r="9525" b="6985"/>
                <wp:wrapNone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6415" cy="72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FBAD2D" w14:textId="77777777" w:rsidR="00300636" w:rsidRPr="00053400" w:rsidRDefault="00300636" w:rsidP="00300636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5340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คำขอเลขที่ ........../............</w:t>
                            </w:r>
                          </w:p>
                          <w:p w14:paraId="772F78FA" w14:textId="77777777" w:rsidR="00300636" w:rsidRPr="00053400" w:rsidRDefault="00300636" w:rsidP="0030063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053400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(เจ้าหน้าที่กรอก)</w:t>
                            </w:r>
                          </w:p>
                          <w:p w14:paraId="734102A8" w14:textId="77777777" w:rsidR="00300636" w:rsidRPr="00053400" w:rsidRDefault="00300636" w:rsidP="00300636">
                            <w:pP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CF5F03" id="สี่เหลี่ยมผืนผ้า 3" o:spid="_x0000_s1026" style="position:absolute;left:0;text-align:left;margin-left:-3.45pt;margin-top:7.25pt;width:141.45pt;height:57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">
                <v:textbox>
                  <w:txbxContent>
                    <w:p w14:paraId="69FBAD2D" w14:textId="77777777" w:rsidR="00300636" w:rsidRPr="00053400" w:rsidRDefault="00300636" w:rsidP="00300636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5340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คำขอเลขที่ ........../............</w:t>
                      </w:r>
                    </w:p>
                    <w:p w14:paraId="772F78FA" w14:textId="77777777" w:rsidR="00300636" w:rsidRPr="00053400" w:rsidRDefault="00300636" w:rsidP="00300636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053400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(เจ้าหน้าที่กรอก)</w:t>
                      </w:r>
                    </w:p>
                    <w:p w14:paraId="734102A8" w14:textId="77777777" w:rsidR="00300636" w:rsidRPr="00053400" w:rsidRDefault="00300636" w:rsidP="00300636">
                      <w:pPr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7A5824EF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</w:p>
    <w:p w14:paraId="228DE388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 xml:space="preserve">เขียนที่ </w:t>
      </w:r>
      <w:r w:rsidRPr="00300636">
        <w:rPr>
          <w:rFonts w:ascii="TH SarabunIT๙" w:hAnsi="TH SarabunIT๙" w:cs="TH SarabunIT๙"/>
          <w:sz w:val="32"/>
          <w:szCs w:val="32"/>
        </w:rPr>
        <w:t>……………………………………..</w:t>
      </w:r>
    </w:p>
    <w:p w14:paraId="385E91E1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Pr="00300636">
        <w:rPr>
          <w:rFonts w:ascii="TH SarabunIT๙" w:hAnsi="TH SarabunIT๙" w:cs="TH SarabunIT๙"/>
          <w:sz w:val="32"/>
          <w:szCs w:val="32"/>
        </w:rPr>
        <w:t xml:space="preserve">………. </w:t>
      </w:r>
      <w:r w:rsidRPr="00300636">
        <w:rPr>
          <w:rFonts w:ascii="TH SarabunIT๙" w:hAnsi="TH SarabunIT๙" w:cs="TH SarabunIT๙"/>
          <w:sz w:val="32"/>
          <w:szCs w:val="32"/>
          <w:cs/>
        </w:rPr>
        <w:t>เดือน</w:t>
      </w:r>
      <w:r w:rsidRPr="00300636">
        <w:rPr>
          <w:rFonts w:ascii="TH SarabunIT๙" w:hAnsi="TH SarabunIT๙" w:cs="TH SarabunIT๙"/>
          <w:sz w:val="32"/>
          <w:szCs w:val="32"/>
        </w:rPr>
        <w:t>…………………..</w:t>
      </w:r>
      <w:r w:rsidRPr="00300636">
        <w:rPr>
          <w:rFonts w:ascii="TH SarabunIT๙" w:hAnsi="TH SarabunIT๙" w:cs="TH SarabunIT๙"/>
          <w:sz w:val="32"/>
          <w:szCs w:val="32"/>
          <w:cs/>
        </w:rPr>
        <w:t>พ</w:t>
      </w:r>
      <w:r w:rsidRPr="00300636">
        <w:rPr>
          <w:rFonts w:ascii="TH SarabunIT๙" w:hAnsi="TH SarabunIT๙" w:cs="TH SarabunIT๙"/>
          <w:sz w:val="32"/>
          <w:szCs w:val="32"/>
        </w:rPr>
        <w:t>.</w:t>
      </w:r>
      <w:r w:rsidRPr="00300636">
        <w:rPr>
          <w:rFonts w:ascii="TH SarabunIT๙" w:hAnsi="TH SarabunIT๙" w:cs="TH SarabunIT๙"/>
          <w:sz w:val="32"/>
          <w:szCs w:val="32"/>
          <w:cs/>
        </w:rPr>
        <w:t>ศ</w:t>
      </w:r>
      <w:r w:rsidRPr="00300636">
        <w:rPr>
          <w:rFonts w:ascii="TH SarabunIT๙" w:hAnsi="TH SarabunIT๙" w:cs="TH SarabunIT๙"/>
          <w:sz w:val="32"/>
          <w:szCs w:val="32"/>
        </w:rPr>
        <w:t>…………</w:t>
      </w:r>
    </w:p>
    <w:p w14:paraId="1F0F246E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300636">
        <w:rPr>
          <w:rFonts w:ascii="TH SarabunIT๙" w:hAnsi="TH SarabunIT๙" w:cs="TH SarabunIT๙"/>
          <w:sz w:val="32"/>
          <w:szCs w:val="32"/>
          <w:cs/>
        </w:rPr>
        <w:t xml:space="preserve">ข้าพเจ้า </w:t>
      </w:r>
      <w:r w:rsidRPr="00300636">
        <w:rPr>
          <w:rFonts w:ascii="TH SarabunIT๙" w:hAnsi="TH SarabunIT๙" w:cs="TH SarabunIT๙"/>
          <w:sz w:val="32"/>
          <w:szCs w:val="32"/>
        </w:rPr>
        <w:t>………………………………………..</w:t>
      </w:r>
      <w:r w:rsidRPr="00300636">
        <w:rPr>
          <w:rFonts w:ascii="TH SarabunIT๙" w:hAnsi="TH SarabunIT๙" w:cs="TH SarabunIT๙"/>
          <w:sz w:val="32"/>
          <w:szCs w:val="32"/>
          <w:cs/>
        </w:rPr>
        <w:t>อายุ</w:t>
      </w:r>
      <w:r w:rsidRPr="00300636">
        <w:rPr>
          <w:rFonts w:ascii="TH SarabunIT๙" w:hAnsi="TH SarabunIT๙" w:cs="TH SarabunIT๙"/>
          <w:sz w:val="32"/>
          <w:szCs w:val="32"/>
        </w:rPr>
        <w:t xml:space="preserve">……………….. </w:t>
      </w:r>
      <w:r w:rsidRPr="00300636">
        <w:rPr>
          <w:rFonts w:ascii="TH SarabunIT๙" w:hAnsi="TH SarabunIT๙" w:cs="TH SarabunIT๙"/>
          <w:sz w:val="32"/>
          <w:szCs w:val="32"/>
          <w:cs/>
        </w:rPr>
        <w:t xml:space="preserve">ปี  สัญชาติ </w:t>
      </w:r>
      <w:r w:rsidRPr="00300636">
        <w:rPr>
          <w:rFonts w:ascii="TH SarabunIT๙" w:hAnsi="TH SarabunIT๙" w:cs="TH SarabunIT๙"/>
          <w:sz w:val="32"/>
          <w:szCs w:val="32"/>
        </w:rPr>
        <w:t>……………………………..…….…….</w:t>
      </w:r>
    </w:p>
    <w:p w14:paraId="22F55293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>โดย......................................................................................................................ผู้มีอำนาจลงนามแทนนิติบุคคล</w:t>
      </w:r>
    </w:p>
    <w:p w14:paraId="386D973C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>ปรากฏตาม...........................................................................................................................................................</w:t>
      </w:r>
    </w:p>
    <w:p w14:paraId="5F4FBDB9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 xml:space="preserve">อยู่บ้านเลขที่ </w:t>
      </w:r>
      <w:r w:rsidRPr="00300636">
        <w:rPr>
          <w:rFonts w:ascii="TH SarabunIT๙" w:hAnsi="TH SarabunIT๙" w:cs="TH SarabunIT๙"/>
          <w:sz w:val="32"/>
          <w:szCs w:val="32"/>
        </w:rPr>
        <w:t xml:space="preserve">………..……. </w:t>
      </w:r>
      <w:r w:rsidRPr="00300636">
        <w:rPr>
          <w:rFonts w:ascii="TH SarabunIT๙" w:hAnsi="TH SarabunIT๙" w:cs="TH SarabunIT๙"/>
          <w:sz w:val="32"/>
          <w:szCs w:val="32"/>
          <w:cs/>
        </w:rPr>
        <w:t xml:space="preserve">หมู่ที่ </w:t>
      </w:r>
      <w:r w:rsidRPr="00300636">
        <w:rPr>
          <w:rFonts w:ascii="TH SarabunIT๙" w:hAnsi="TH SarabunIT๙" w:cs="TH SarabunIT๙"/>
          <w:sz w:val="32"/>
          <w:szCs w:val="32"/>
        </w:rPr>
        <w:t xml:space="preserve">………….. </w:t>
      </w:r>
      <w:r w:rsidRPr="00300636">
        <w:rPr>
          <w:rFonts w:ascii="TH SarabunIT๙" w:hAnsi="TH SarabunIT๙" w:cs="TH SarabunIT๙"/>
          <w:sz w:val="32"/>
          <w:szCs w:val="32"/>
          <w:cs/>
        </w:rPr>
        <w:t>ตรอก</w:t>
      </w:r>
      <w:r w:rsidRPr="00300636">
        <w:rPr>
          <w:rFonts w:ascii="TH SarabunIT๙" w:hAnsi="TH SarabunIT๙" w:cs="TH SarabunIT๙"/>
          <w:sz w:val="32"/>
          <w:szCs w:val="32"/>
        </w:rPr>
        <w:t>/</w:t>
      </w:r>
      <w:r w:rsidRPr="00300636">
        <w:rPr>
          <w:rFonts w:ascii="TH SarabunIT๙" w:hAnsi="TH SarabunIT๙" w:cs="TH SarabunIT๙"/>
          <w:sz w:val="32"/>
          <w:szCs w:val="32"/>
          <w:cs/>
        </w:rPr>
        <w:t xml:space="preserve">ซอย </w:t>
      </w:r>
      <w:r w:rsidRPr="00300636">
        <w:rPr>
          <w:rFonts w:ascii="TH SarabunIT๙" w:hAnsi="TH SarabunIT๙" w:cs="TH SarabunIT๙"/>
          <w:sz w:val="32"/>
          <w:szCs w:val="32"/>
        </w:rPr>
        <w:t xml:space="preserve">…………..…………………. </w:t>
      </w:r>
      <w:r w:rsidRPr="00300636">
        <w:rPr>
          <w:rFonts w:ascii="TH SarabunIT๙" w:hAnsi="TH SarabunIT๙" w:cs="TH SarabunIT๙"/>
          <w:sz w:val="32"/>
          <w:szCs w:val="32"/>
          <w:cs/>
        </w:rPr>
        <w:t xml:space="preserve">ถนน </w:t>
      </w:r>
      <w:r w:rsidRPr="00300636">
        <w:rPr>
          <w:rFonts w:ascii="TH SarabunIT๙" w:hAnsi="TH SarabunIT๙" w:cs="TH SarabunIT๙"/>
          <w:sz w:val="32"/>
          <w:szCs w:val="32"/>
        </w:rPr>
        <w:t>………………….…………….…..</w:t>
      </w:r>
    </w:p>
    <w:p w14:paraId="112E55C0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>แขวง</w:t>
      </w:r>
      <w:r w:rsidRPr="00300636">
        <w:rPr>
          <w:rFonts w:ascii="TH SarabunIT๙" w:hAnsi="TH SarabunIT๙" w:cs="TH SarabunIT๙"/>
          <w:sz w:val="32"/>
          <w:szCs w:val="32"/>
        </w:rPr>
        <w:t>/</w:t>
      </w:r>
      <w:r w:rsidRPr="00300636">
        <w:rPr>
          <w:rFonts w:ascii="TH SarabunIT๙" w:hAnsi="TH SarabunIT๙" w:cs="TH SarabunIT๙"/>
          <w:sz w:val="32"/>
          <w:szCs w:val="32"/>
          <w:cs/>
        </w:rPr>
        <w:t xml:space="preserve">ตำบล </w:t>
      </w:r>
      <w:r w:rsidRPr="00300636">
        <w:rPr>
          <w:rFonts w:ascii="TH SarabunIT๙" w:hAnsi="TH SarabunIT๙" w:cs="TH SarabunIT๙"/>
          <w:sz w:val="32"/>
          <w:szCs w:val="32"/>
        </w:rPr>
        <w:t xml:space="preserve">………………………. </w:t>
      </w:r>
      <w:r w:rsidRPr="00300636">
        <w:rPr>
          <w:rFonts w:ascii="TH SarabunIT๙" w:hAnsi="TH SarabunIT๙" w:cs="TH SarabunIT๙"/>
          <w:sz w:val="32"/>
          <w:szCs w:val="32"/>
          <w:cs/>
        </w:rPr>
        <w:t>เขต</w:t>
      </w:r>
      <w:r w:rsidRPr="00300636">
        <w:rPr>
          <w:rFonts w:ascii="TH SarabunIT๙" w:hAnsi="TH SarabunIT๙" w:cs="TH SarabunIT๙"/>
          <w:sz w:val="32"/>
          <w:szCs w:val="32"/>
        </w:rPr>
        <w:t>/</w:t>
      </w:r>
      <w:r w:rsidRPr="00300636">
        <w:rPr>
          <w:rFonts w:ascii="TH SarabunIT๙" w:hAnsi="TH SarabunIT๙" w:cs="TH SarabunIT๙"/>
          <w:sz w:val="32"/>
          <w:szCs w:val="32"/>
          <w:cs/>
        </w:rPr>
        <w:t xml:space="preserve">อำเภอ </w:t>
      </w:r>
      <w:r w:rsidRPr="00300636">
        <w:rPr>
          <w:rFonts w:ascii="TH SarabunIT๙" w:hAnsi="TH SarabunIT๙" w:cs="TH SarabunIT๙"/>
          <w:sz w:val="32"/>
          <w:szCs w:val="32"/>
        </w:rPr>
        <w:t xml:space="preserve">………..………..……… </w:t>
      </w:r>
      <w:r w:rsidRPr="00300636">
        <w:rPr>
          <w:rFonts w:ascii="TH SarabunIT๙" w:hAnsi="TH SarabunIT๙" w:cs="TH SarabunIT๙"/>
          <w:sz w:val="32"/>
          <w:szCs w:val="32"/>
          <w:cs/>
        </w:rPr>
        <w:t>เทศบาล</w:t>
      </w:r>
      <w:r w:rsidRPr="00300636">
        <w:rPr>
          <w:rFonts w:ascii="TH SarabunIT๙" w:hAnsi="TH SarabunIT๙" w:cs="TH SarabunIT๙"/>
          <w:sz w:val="32"/>
          <w:szCs w:val="32"/>
        </w:rPr>
        <w:t>/</w:t>
      </w:r>
      <w:r w:rsidRPr="00300636">
        <w:rPr>
          <w:rFonts w:ascii="TH SarabunIT๙" w:hAnsi="TH SarabunIT๙" w:cs="TH SarabunIT๙"/>
          <w:sz w:val="32"/>
          <w:szCs w:val="32"/>
          <w:cs/>
        </w:rPr>
        <w:t xml:space="preserve">อบต. </w:t>
      </w:r>
      <w:r w:rsidRPr="00300636">
        <w:rPr>
          <w:rFonts w:ascii="TH SarabunIT๙" w:hAnsi="TH SarabunIT๙" w:cs="TH SarabunIT๙"/>
          <w:sz w:val="32"/>
          <w:szCs w:val="32"/>
        </w:rPr>
        <w:t>…………….….……………………….</w:t>
      </w:r>
    </w:p>
    <w:p w14:paraId="399C5DAC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 xml:space="preserve">จังหวัด </w:t>
      </w:r>
      <w:r w:rsidRPr="00300636">
        <w:rPr>
          <w:rFonts w:ascii="TH SarabunIT๙" w:hAnsi="TH SarabunIT๙" w:cs="TH SarabunIT๙"/>
          <w:sz w:val="32"/>
          <w:szCs w:val="32"/>
        </w:rPr>
        <w:t xml:space="preserve">………………………… </w:t>
      </w:r>
      <w:r w:rsidRPr="00300636">
        <w:rPr>
          <w:rFonts w:ascii="TH SarabunIT๙" w:hAnsi="TH SarabunIT๙" w:cs="TH SarabunIT๙"/>
          <w:sz w:val="32"/>
          <w:szCs w:val="32"/>
          <w:cs/>
        </w:rPr>
        <w:t xml:space="preserve">หมายเลขโทรศัพท์ </w:t>
      </w:r>
      <w:r w:rsidRPr="00300636">
        <w:rPr>
          <w:rFonts w:ascii="TH SarabunIT๙" w:hAnsi="TH SarabunIT๙" w:cs="TH SarabunIT๙"/>
          <w:sz w:val="32"/>
          <w:szCs w:val="32"/>
        </w:rPr>
        <w:t>……………………………………………………………………………………...</w:t>
      </w:r>
    </w:p>
    <w:p w14:paraId="3EC26ECB" w14:textId="77777777" w:rsidR="00300636" w:rsidRPr="00300636" w:rsidRDefault="00300636" w:rsidP="0030063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</w:rPr>
        <w:t xml:space="preserve">2. </w:t>
      </w:r>
      <w:r w:rsidRPr="00300636">
        <w:rPr>
          <w:rFonts w:ascii="TH SarabunIT๙" w:hAnsi="TH SarabunIT๙" w:cs="TH SarabunIT๙"/>
          <w:sz w:val="32"/>
          <w:szCs w:val="32"/>
          <w:cs/>
        </w:rPr>
        <w:t>พร้อมคำขอนี้ ข้าพเจ้าได้แนบเอกสารหลักฐานต่างๆ มาด้วยแล้วดังนี้</w:t>
      </w:r>
    </w:p>
    <w:p w14:paraId="44213D62" w14:textId="77777777" w:rsidR="00300636" w:rsidRPr="00300636" w:rsidRDefault="00300636" w:rsidP="0030063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  <w:t xml:space="preserve">สำเนาบัตรประจำตัว </w:t>
      </w:r>
      <w:r w:rsidRPr="00300636">
        <w:rPr>
          <w:rFonts w:ascii="TH SarabunIT๙" w:hAnsi="TH SarabunIT๙" w:cs="TH SarabunIT๙"/>
          <w:sz w:val="32"/>
          <w:szCs w:val="32"/>
        </w:rPr>
        <w:t>…………..………….. (</w:t>
      </w:r>
      <w:r w:rsidRPr="00300636">
        <w:rPr>
          <w:rFonts w:ascii="TH SarabunIT๙" w:hAnsi="TH SarabunIT๙" w:cs="TH SarabunIT๙"/>
          <w:sz w:val="32"/>
          <w:szCs w:val="32"/>
          <w:cs/>
        </w:rPr>
        <w:t>ประชาชน</w:t>
      </w:r>
      <w:r w:rsidRPr="00300636">
        <w:rPr>
          <w:rFonts w:ascii="TH SarabunIT๙" w:hAnsi="TH SarabunIT๙" w:cs="TH SarabunIT๙"/>
          <w:sz w:val="32"/>
          <w:szCs w:val="32"/>
        </w:rPr>
        <w:t>/</w:t>
      </w:r>
      <w:r w:rsidRPr="00300636">
        <w:rPr>
          <w:rFonts w:ascii="TH SarabunIT๙" w:hAnsi="TH SarabunIT๙" w:cs="TH SarabunIT๙"/>
          <w:sz w:val="32"/>
          <w:szCs w:val="32"/>
          <w:cs/>
        </w:rPr>
        <w:t>ข้าราชการ</w:t>
      </w:r>
      <w:r w:rsidRPr="00300636">
        <w:rPr>
          <w:rFonts w:ascii="TH SarabunIT๙" w:hAnsi="TH SarabunIT๙" w:cs="TH SarabunIT๙"/>
          <w:sz w:val="32"/>
          <w:szCs w:val="32"/>
        </w:rPr>
        <w:t>/</w:t>
      </w:r>
      <w:r w:rsidRPr="00300636">
        <w:rPr>
          <w:rFonts w:ascii="TH SarabunIT๙" w:hAnsi="TH SarabunIT๙" w:cs="TH SarabunIT๙"/>
          <w:sz w:val="32"/>
          <w:szCs w:val="32"/>
          <w:cs/>
        </w:rPr>
        <w:t>พนักงานรัฐวิสาหกิจ</w:t>
      </w:r>
      <w:r w:rsidRPr="00300636">
        <w:rPr>
          <w:rFonts w:ascii="TH SarabunIT๙" w:hAnsi="TH SarabunIT๙" w:cs="TH SarabunIT๙"/>
          <w:sz w:val="32"/>
          <w:szCs w:val="32"/>
        </w:rPr>
        <w:t>)</w:t>
      </w:r>
    </w:p>
    <w:p w14:paraId="4A3CB80F" w14:textId="77777777" w:rsidR="00300636" w:rsidRPr="00300636" w:rsidRDefault="00300636" w:rsidP="0030063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>สำเนาใบอนุญาตตามกฎหมายว่าด้วยควบคุมอาคาร หนังสือให้ความเห็นชอบการประเมินผล</w:t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  <w:t>กระทบต่อสิ่งแวดล้อม หรือใบอนุญาตตามกฎหมายอื่นที่จำเป็น</w:t>
      </w:r>
    </w:p>
    <w:p w14:paraId="166E0107" w14:textId="77777777" w:rsidR="00300636" w:rsidRPr="00300636" w:rsidRDefault="00300636" w:rsidP="0030063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  <w:t>ใบมอบอำนาจ (ในกรณีที่มีการมอบอำนาจ)</w:t>
      </w:r>
    </w:p>
    <w:p w14:paraId="152A1A66" w14:textId="77777777" w:rsidR="00300636" w:rsidRPr="00300636" w:rsidRDefault="00300636" w:rsidP="0030063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  <w:t>สำเนาหนังสือรับรองการจดทะเบียนเป็นนิติบุคคล</w:t>
      </w:r>
    </w:p>
    <w:p w14:paraId="0B437F05" w14:textId="77777777" w:rsidR="00300636" w:rsidRPr="00300636" w:rsidRDefault="00300636" w:rsidP="0030063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  <w:t>หลักฐานที่แสดงการเป็นผู้มีอำนาจลงนามแทนนิติบุคคล</w:t>
      </w:r>
    </w:p>
    <w:p w14:paraId="376C8CA1" w14:textId="77777777" w:rsidR="00300636" w:rsidRPr="00300636" w:rsidRDefault="00300636" w:rsidP="0030063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  <w:t>เอกสารหลักฐานอื่นๆ ตามที่ราชการส่วนท้องถิ่นประกาศกำหนด คือ</w:t>
      </w:r>
    </w:p>
    <w:p w14:paraId="5A5BBD9A" w14:textId="77777777" w:rsidR="00300636" w:rsidRPr="00300636" w:rsidRDefault="00300636" w:rsidP="0030063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ab/>
        <w:t>1) ...........................................................................................</w:t>
      </w:r>
    </w:p>
    <w:p w14:paraId="0C8590DE" w14:textId="77777777" w:rsidR="00300636" w:rsidRPr="00300636" w:rsidRDefault="00300636" w:rsidP="00300636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ab/>
        <w:t>2) ..........................................................................................</w:t>
      </w:r>
    </w:p>
    <w:p w14:paraId="7B1358E8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14:paraId="3046A854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>ขอรับรองว่าข้อความในคำขอนี้เป็นความจริงทุกประการ</w:t>
      </w:r>
    </w:p>
    <w:p w14:paraId="21B475A9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3129163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A605743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D006613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358E4B6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44ACCB1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  <w:t>(</w:t>
      </w:r>
      <w:r w:rsidRPr="00300636">
        <w:rPr>
          <w:rFonts w:ascii="TH SarabunIT๙" w:hAnsi="TH SarabunIT๙" w:cs="TH SarabunIT๙"/>
          <w:sz w:val="32"/>
          <w:szCs w:val="32"/>
          <w:cs/>
        </w:rPr>
        <w:t>ลงชื่อ</w:t>
      </w:r>
      <w:r w:rsidRPr="00300636">
        <w:rPr>
          <w:rFonts w:ascii="TH SarabunIT๙" w:hAnsi="TH SarabunIT๙" w:cs="TH SarabunIT๙"/>
          <w:sz w:val="32"/>
          <w:szCs w:val="32"/>
        </w:rPr>
        <w:t xml:space="preserve">) ………………………………. </w:t>
      </w:r>
      <w:r w:rsidRPr="00300636">
        <w:rPr>
          <w:rFonts w:ascii="TH SarabunIT๙" w:hAnsi="TH SarabunIT๙" w:cs="TH SarabunIT๙"/>
          <w:sz w:val="32"/>
          <w:szCs w:val="32"/>
          <w:cs/>
        </w:rPr>
        <w:t>ผู้ขออนุญาต</w:t>
      </w:r>
    </w:p>
    <w:p w14:paraId="549B9371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  <w:t xml:space="preserve">        ( ………………………………. )</w:t>
      </w:r>
    </w:p>
    <w:p w14:paraId="6F743A87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58F63D22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994375C" w14:textId="77777777" w:rsidR="00300636" w:rsidRPr="00300636" w:rsidRDefault="00300636" w:rsidP="0030063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461CC7D9" w14:textId="77777777" w:rsidR="00300636" w:rsidRPr="00300636" w:rsidRDefault="00300636" w:rsidP="0030063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592B9A62" w14:textId="77777777" w:rsidR="00300636" w:rsidRPr="00300636" w:rsidRDefault="00300636" w:rsidP="0030063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78CE9789" w14:textId="77777777" w:rsidR="00300636" w:rsidRPr="00300636" w:rsidRDefault="00300636" w:rsidP="0030063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28985F3A" w14:textId="77777777" w:rsidR="00300636" w:rsidRPr="00300636" w:rsidRDefault="00300636" w:rsidP="0030063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14:paraId="788A02AB" w14:textId="77777777" w:rsidR="00300636" w:rsidRPr="00300636" w:rsidRDefault="00300636" w:rsidP="003006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0063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>ส่วนของเจ้าหน้าที่</w:t>
      </w:r>
    </w:p>
    <w:p w14:paraId="619548B7" w14:textId="77777777" w:rsidR="00300636" w:rsidRPr="00300636" w:rsidRDefault="00300636" w:rsidP="003006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00636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37137237" w14:textId="77777777" w:rsidR="00300636" w:rsidRPr="00300636" w:rsidRDefault="00300636" w:rsidP="003006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0118ABD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3C043792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08D4BDC0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64802A77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300636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23EA0E85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  <w:t>2</w:t>
      </w:r>
      <w:r w:rsidRPr="00300636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653BBE62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4003AD0A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81220A3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0063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0063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0063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300636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1A7AFC69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7B3210E6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4ABF2FB4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2395F8D0" w14:textId="2AE8D0C0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97CF625" wp14:editId="5A6334AE">
                <wp:simplePos x="0" y="0"/>
                <wp:positionH relativeFrom="column">
                  <wp:posOffset>-130810</wp:posOffset>
                </wp:positionH>
                <wp:positionV relativeFrom="paragraph">
                  <wp:posOffset>191135</wp:posOffset>
                </wp:positionV>
                <wp:extent cx="5867400" cy="0"/>
                <wp:effectExtent l="12065" t="10160" r="6985" b="889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674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D46D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-10.3pt;margin-top:15.05pt;width:46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"/>
            </w:pict>
          </mc:Fallback>
        </mc:AlternateContent>
      </w:r>
    </w:p>
    <w:p w14:paraId="4B771708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2BB7515" w14:textId="77777777" w:rsidR="00300636" w:rsidRPr="00300636" w:rsidRDefault="00300636" w:rsidP="003006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30063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ส่วนของผู้ขอรับใบอนุญาต</w:t>
      </w:r>
    </w:p>
    <w:p w14:paraId="5C87850A" w14:textId="77777777" w:rsidR="00300636" w:rsidRPr="00300636" w:rsidRDefault="00300636" w:rsidP="003006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00636">
        <w:rPr>
          <w:rFonts w:ascii="TH SarabunIT๙" w:hAnsi="TH SarabunIT๙" w:cs="TH SarabunIT๙"/>
          <w:b/>
          <w:bCs/>
          <w:sz w:val="32"/>
          <w:szCs w:val="32"/>
          <w:cs/>
        </w:rPr>
        <w:t>ใบรับคำขอรับใบอนุญาต/ต่ออายุใบอนุญาต</w:t>
      </w:r>
    </w:p>
    <w:p w14:paraId="5607A560" w14:textId="77777777" w:rsidR="00300636" w:rsidRPr="00300636" w:rsidRDefault="00300636" w:rsidP="003006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7E603E6B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>เลขที่ ...................................................ได้รับเรื่องเมื่อวันที่ .................... เดือน ......................พ.ศ. ....................</w:t>
      </w:r>
    </w:p>
    <w:p w14:paraId="4D479A50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>ตรวจสอบแล้ว เอกสารหลักฐาน</w:t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  <w:t>ครบ</w:t>
      </w:r>
    </w:p>
    <w:p w14:paraId="4EF7CA40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sym w:font="Wingdings" w:char="F0A8"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  <w:t>ไม่ครบ</w:t>
      </w:r>
    </w:p>
    <w:p w14:paraId="1316D544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  <w:t>1) ........................</w:t>
      </w:r>
      <w:r w:rsidRPr="00300636">
        <w:rPr>
          <w:rFonts w:ascii="TH SarabunIT๙" w:hAnsi="TH SarabunIT๙" w:cs="TH SarabunIT๙"/>
          <w:sz w:val="32"/>
          <w:szCs w:val="32"/>
        </w:rPr>
        <w:t>.............................................................</w:t>
      </w:r>
    </w:p>
    <w:p w14:paraId="6E004746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  <w:t>2</w:t>
      </w:r>
      <w:r w:rsidRPr="00300636">
        <w:rPr>
          <w:rFonts w:ascii="TH SarabunIT๙" w:hAnsi="TH SarabunIT๙" w:cs="TH SarabunIT๙"/>
          <w:sz w:val="32"/>
          <w:szCs w:val="32"/>
          <w:cs/>
        </w:rPr>
        <w:t>).....................................................................................</w:t>
      </w:r>
    </w:p>
    <w:p w14:paraId="1BBB43C4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  <w:t>3) .....................................................................................</w:t>
      </w:r>
    </w:p>
    <w:p w14:paraId="7A236914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3B830AEB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0063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0063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00636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 xml:space="preserve">(ลงชื่อ) </w:t>
      </w:r>
      <w:r w:rsidRPr="00300636">
        <w:rPr>
          <w:rFonts w:ascii="TH SarabunIT๙" w:hAnsi="TH SarabunIT๙" w:cs="TH SarabunIT๙"/>
          <w:sz w:val="32"/>
          <w:szCs w:val="32"/>
        </w:rPr>
        <w:t>…………………………………………….</w:t>
      </w:r>
    </w:p>
    <w:p w14:paraId="2D46AD84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</w:r>
      <w:r w:rsidRPr="00300636">
        <w:rPr>
          <w:rFonts w:ascii="TH SarabunIT๙" w:hAnsi="TH SarabunIT๙" w:cs="TH SarabunIT๙"/>
          <w:sz w:val="32"/>
          <w:szCs w:val="32"/>
          <w:cs/>
        </w:rPr>
        <w:tab/>
        <w:t xml:space="preserve">                     (..............................................)</w:t>
      </w:r>
    </w:p>
    <w:p w14:paraId="0B7B7A1F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00636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ตำแหน่ง ...............................................</w:t>
      </w:r>
    </w:p>
    <w:p w14:paraId="1B08B096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76B1C3F" w14:textId="77777777" w:rsidR="00300636" w:rsidRPr="00300636" w:rsidRDefault="00300636" w:rsidP="0030063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7965AA01" w14:textId="77777777" w:rsidR="00300636" w:rsidRPr="00300636" w:rsidRDefault="00300636" w:rsidP="00300636">
      <w:pPr>
        <w:pStyle w:val="a5"/>
        <w:spacing w:after="0" w:line="240" w:lineRule="auto"/>
        <w:ind w:left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7CE5569C" w14:textId="77777777" w:rsidR="00EC098E" w:rsidRDefault="00EC098E" w:rsidP="00EC098E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5389B5B" w14:textId="77777777" w:rsidR="00EC098E" w:rsidRDefault="00EC098E" w:rsidP="00EC098E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7ACAF20" w14:textId="77777777" w:rsidR="00EC098E" w:rsidRDefault="00EC098E" w:rsidP="00EC098E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6C739E3" w14:textId="77777777" w:rsidR="00EC098E" w:rsidRDefault="00EC098E" w:rsidP="00EC098E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8ED41C7" w14:textId="77777777" w:rsidR="00EC098E" w:rsidRDefault="00EC098E" w:rsidP="00EC098E">
      <w:pPr>
        <w:pStyle w:val="a5"/>
        <w:spacing w:after="0" w:line="240" w:lineRule="auto"/>
        <w:ind w:left="426" w:hanging="426"/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04049C73" w14:textId="77777777" w:rsidR="00EC098E" w:rsidRDefault="00EC098E" w:rsidP="00EC098E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3FF2993B" w:rsidR="00D51311" w:rsidRPr="00300636" w:rsidRDefault="00EC098E" w:rsidP="00EC098E">
      <w:pPr>
        <w:pStyle w:val="a5"/>
        <w:spacing w:after="0" w:line="240" w:lineRule="auto"/>
        <w:ind w:left="426" w:hanging="426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19. </w:t>
      </w:r>
      <w:r w:rsidR="00D51311" w:rsidRPr="00300636"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  <w:r w:rsidRPr="00300636">
        <w:rPr>
          <w:rFonts w:ascii="TH SarabunIT๙" w:hAnsi="TH SarabunIT๙" w:cs="TH SarabunIT๙"/>
          <w:noProof/>
          <w:sz w:val="32"/>
          <w:szCs w:val="32"/>
        </w:rPr>
        <w:t>-</w:t>
      </w:r>
    </w:p>
    <w:p w14:paraId="210144DD" w14:textId="77777777" w:rsidR="00EC098E" w:rsidRDefault="00EC098E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48BB9665" w14:textId="77777777" w:rsidR="00EC098E" w:rsidRDefault="00EC098E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5F857ECD" w14:textId="77777777" w:rsidR="00EC098E" w:rsidRDefault="00EC098E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1F5E5DB5" w14:textId="77777777" w:rsidR="00EC098E" w:rsidRDefault="00EC098E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023DBD6D" w14:textId="77777777" w:rsidR="00EC098E" w:rsidRPr="00300636" w:rsidRDefault="00EC098E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p w14:paraId="688B8321" w14:textId="77777777" w:rsidR="0064558D" w:rsidRPr="00300636" w:rsidRDefault="0064558D" w:rsidP="0064558D">
      <w:pPr>
        <w:spacing w:after="0" w:line="240" w:lineRule="auto"/>
        <w:rPr>
          <w:rFonts w:ascii="TH SarabunIT๙" w:hAnsi="TH SarabunIT๙" w:cs="TH SarabunIT๙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 w:firstRow="1" w:lastRow="0" w:firstColumn="1" w:lastColumn="0" w:noHBand="0" w:noVBand="1"/>
      </w:tblPr>
      <w:tblGrid>
        <w:gridCol w:w="1369"/>
        <w:gridCol w:w="3017"/>
      </w:tblGrid>
      <w:tr w:rsidR="0064558D" w:rsidRPr="00300636" w14:paraId="6D0BBF17" w14:textId="77777777" w:rsidTr="0064558D">
        <w:tc>
          <w:tcPr>
            <w:tcW w:w="1418" w:type="dxa"/>
          </w:tcPr>
          <w:p w14:paraId="71CC28E5" w14:textId="77777777" w:rsidR="0064558D" w:rsidRPr="00300636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3006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300636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19/08/2558</w:t>
            </w:r>
          </w:p>
        </w:tc>
      </w:tr>
      <w:tr w:rsidR="0064558D" w:rsidRPr="00300636" w14:paraId="3FCBCAB2" w14:textId="77777777" w:rsidTr="0064558D">
        <w:tc>
          <w:tcPr>
            <w:tcW w:w="1418" w:type="dxa"/>
          </w:tcPr>
          <w:p w14:paraId="76AEC54C" w14:textId="77777777" w:rsidR="0064558D" w:rsidRPr="00300636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3006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300636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 xml:space="preserve">2 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โดยสำนักงาน ก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พ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ร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. (OPDC)</w:t>
            </w:r>
          </w:p>
        </w:tc>
      </w:tr>
      <w:tr w:rsidR="0064558D" w:rsidRPr="00300636" w14:paraId="4A1DF6A2" w14:textId="77777777" w:rsidTr="0064558D">
        <w:tc>
          <w:tcPr>
            <w:tcW w:w="1418" w:type="dxa"/>
          </w:tcPr>
          <w:p w14:paraId="082BD70C" w14:textId="77777777" w:rsidR="0064558D" w:rsidRPr="00300636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3006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06D2B459" w14:textId="77777777" w:rsidR="00E24AA4" w:rsidRPr="00300636" w:rsidRDefault="0064558D" w:rsidP="008C1396">
            <w:pPr>
              <w:rPr>
                <w:rFonts w:ascii="TH SarabunIT๙" w:hAnsi="TH SarabunIT๙" w:cs="TH SarabunIT๙"/>
                <w:noProof/>
                <w:sz w:val="32"/>
                <w:szCs w:val="32"/>
                <w:lang w:bidi="th-TH"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 xml:space="preserve">องค์การบริหารส่วนตำบลบุกระสัง อำเภอหนองกี่ จังหวัดบุรีรัมย์ </w:t>
            </w:r>
          </w:p>
          <w:p w14:paraId="14E5ACAC" w14:textId="5C5D5FDF" w:rsidR="0064558D" w:rsidRPr="00300636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สถ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  <w:cs/>
                <w:lang w:bidi="th-TH"/>
              </w:rPr>
              <w:t>มท</w:t>
            </w: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.</w:t>
            </w:r>
          </w:p>
        </w:tc>
      </w:tr>
      <w:tr w:rsidR="0064558D" w:rsidRPr="00300636" w14:paraId="105C0B62" w14:textId="77777777" w:rsidTr="0064558D">
        <w:tc>
          <w:tcPr>
            <w:tcW w:w="1418" w:type="dxa"/>
          </w:tcPr>
          <w:p w14:paraId="7A8B8EDF" w14:textId="77777777" w:rsidR="0064558D" w:rsidRPr="00300636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3006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300636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  <w:tr w:rsidR="0064558D" w:rsidRPr="00300636" w14:paraId="6BB94F10" w14:textId="77777777" w:rsidTr="0064558D">
        <w:tc>
          <w:tcPr>
            <w:tcW w:w="1418" w:type="dxa"/>
          </w:tcPr>
          <w:p w14:paraId="362D6899" w14:textId="77777777" w:rsidR="0064558D" w:rsidRPr="00300636" w:rsidRDefault="0064558D" w:rsidP="008C139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rtl/>
                <w:cs/>
              </w:rPr>
            </w:pPr>
            <w:r w:rsidRPr="0030063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300636" w:rsidRDefault="0064558D" w:rsidP="008C1396">
            <w:pPr>
              <w:rPr>
                <w:rFonts w:ascii="TH SarabunIT๙" w:hAnsi="TH SarabunIT๙" w:cs="TH SarabunIT๙"/>
                <w:sz w:val="32"/>
                <w:szCs w:val="32"/>
                <w:rtl/>
                <w:cs/>
              </w:rPr>
            </w:pPr>
            <w:r w:rsidRPr="00300636">
              <w:rPr>
                <w:rFonts w:ascii="TH SarabunIT๙" w:hAnsi="TH SarabunIT๙" w:cs="TH SarabunIT๙"/>
                <w:noProof/>
                <w:sz w:val="32"/>
                <w:szCs w:val="32"/>
              </w:rPr>
              <w:t>-</w:t>
            </w:r>
          </w:p>
        </w:tc>
      </w:tr>
    </w:tbl>
    <w:p w14:paraId="305EC9AC" w14:textId="77777777" w:rsidR="003F4A0D" w:rsidRPr="00300636" w:rsidRDefault="003F4A0D" w:rsidP="00EF0DAF">
      <w:pPr>
        <w:spacing w:after="0" w:line="240" w:lineRule="auto"/>
        <w:jc w:val="right"/>
        <w:rPr>
          <w:rFonts w:ascii="TH SarabunIT๙" w:hAnsi="TH SarabunIT๙" w:cs="TH SarabunIT๙"/>
          <w:color w:val="0D0D0D" w:themeColor="text1" w:themeTint="F2"/>
          <w:cs/>
          <w:lang w:bidi="th-TH"/>
        </w:rPr>
      </w:pPr>
    </w:p>
    <w:sectPr w:rsidR="003F4A0D" w:rsidRPr="00300636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4710E" w14:textId="77777777" w:rsidR="00C30A9D" w:rsidRDefault="00C30A9D" w:rsidP="00C81DB8">
      <w:pPr>
        <w:spacing w:after="0" w:line="240" w:lineRule="auto"/>
      </w:pPr>
      <w:r>
        <w:separator/>
      </w:r>
    </w:p>
  </w:endnote>
  <w:endnote w:type="continuationSeparator" w:id="0">
    <w:p w14:paraId="42727314" w14:textId="77777777" w:rsidR="00C30A9D" w:rsidRDefault="00C30A9D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6CCC5" w14:textId="77777777" w:rsidR="00C30A9D" w:rsidRDefault="00C30A9D" w:rsidP="00C81DB8">
      <w:pPr>
        <w:spacing w:after="0" w:line="240" w:lineRule="auto"/>
      </w:pPr>
      <w:r>
        <w:separator/>
      </w:r>
    </w:p>
  </w:footnote>
  <w:footnote w:type="continuationSeparator" w:id="0">
    <w:p w14:paraId="138C38A8" w14:textId="77777777" w:rsidR="00C30A9D" w:rsidRDefault="00C30A9D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14:paraId="6E8D6F6D" w14:textId="77777777" w:rsidR="00C81DB8" w:rsidRPr="00ED399B" w:rsidRDefault="00C81DB8" w:rsidP="00C81DB8">
        <w:pPr>
          <w:pStyle w:val="ae"/>
          <w:jc w:val="right"/>
          <w:rPr>
            <w:rFonts w:ascii="TH SarabunIT๙" w:hAnsi="TH SarabunIT๙" w:cs="TH SarabunIT๙"/>
            <w:sz w:val="32"/>
            <w:szCs w:val="32"/>
          </w:rPr>
        </w:pPr>
        <w:r w:rsidRPr="00ED399B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ED399B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ED399B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F7475F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ED399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ED399B">
          <w:rPr>
            <w:rFonts w:ascii="TH SarabunIT๙" w:hAnsi="TH SarabunIT๙" w:cs="TH SarabunIT๙"/>
            <w:noProof/>
            <w:sz w:val="32"/>
            <w:szCs w:val="32"/>
          </w:rPr>
          <w:t>/</w:t>
        </w:r>
        <w:r w:rsidRPr="00ED399B">
          <w:rPr>
            <w:rFonts w:ascii="TH SarabunIT๙" w:hAnsi="TH SarabunIT๙" w:cs="TH SarabunIT๙"/>
            <w:noProof/>
            <w:sz w:val="32"/>
            <w:szCs w:val="32"/>
          </w:rPr>
          <w:fldChar w:fldCharType="begin"/>
        </w:r>
        <w:r w:rsidRPr="00ED399B">
          <w:rPr>
            <w:rFonts w:ascii="TH SarabunIT๙" w:hAnsi="TH SarabunIT๙" w:cs="TH SarabunIT๙"/>
            <w:noProof/>
            <w:sz w:val="32"/>
            <w:szCs w:val="32"/>
          </w:rPr>
          <w:instrText xml:space="preserve"> NUMPAGES  \# "0" \* Arabic </w:instrText>
        </w:r>
        <w:r w:rsidRPr="00ED399B">
          <w:rPr>
            <w:rFonts w:ascii="TH SarabunIT๙" w:hAnsi="TH SarabunIT๙" w:cs="TH SarabunIT๙"/>
            <w:noProof/>
            <w:sz w:val="32"/>
            <w:szCs w:val="32"/>
          </w:rPr>
          <w:fldChar w:fldCharType="separate"/>
        </w:r>
        <w:r w:rsidR="00F7475F">
          <w:rPr>
            <w:rFonts w:ascii="TH SarabunIT๙" w:hAnsi="TH SarabunIT๙" w:cs="TH SarabunIT๙"/>
            <w:noProof/>
            <w:sz w:val="32"/>
            <w:szCs w:val="32"/>
          </w:rPr>
          <w:t>9</w:t>
        </w:r>
        <w:r w:rsidRPr="00ED399B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</w:p>
    </w:sdtContent>
  </w:sdt>
  <w:p w14:paraId="3C364C1B" w14:textId="77777777" w:rsidR="00C81DB8" w:rsidRDefault="00C81DB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FD1"/>
    <w:rsid w:val="00013BC7"/>
    <w:rsid w:val="0002479E"/>
    <w:rsid w:val="000424A8"/>
    <w:rsid w:val="00045650"/>
    <w:rsid w:val="00053400"/>
    <w:rsid w:val="00067A20"/>
    <w:rsid w:val="00075E4A"/>
    <w:rsid w:val="00090552"/>
    <w:rsid w:val="00094F82"/>
    <w:rsid w:val="000B1455"/>
    <w:rsid w:val="000C2AAC"/>
    <w:rsid w:val="000C466B"/>
    <w:rsid w:val="000C7108"/>
    <w:rsid w:val="000F1309"/>
    <w:rsid w:val="00110F0C"/>
    <w:rsid w:val="00132E1B"/>
    <w:rsid w:val="00164004"/>
    <w:rsid w:val="00171EDB"/>
    <w:rsid w:val="0017533B"/>
    <w:rsid w:val="0018441F"/>
    <w:rsid w:val="0019582A"/>
    <w:rsid w:val="001B1C8D"/>
    <w:rsid w:val="001E05C0"/>
    <w:rsid w:val="001E6102"/>
    <w:rsid w:val="001F14C3"/>
    <w:rsid w:val="00201E94"/>
    <w:rsid w:val="00210AAF"/>
    <w:rsid w:val="002138A4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00636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73F1E"/>
    <w:rsid w:val="00480BA2"/>
    <w:rsid w:val="004C0C85"/>
    <w:rsid w:val="004C3BDE"/>
    <w:rsid w:val="004E30D6"/>
    <w:rsid w:val="004E5749"/>
    <w:rsid w:val="004E651F"/>
    <w:rsid w:val="0050561E"/>
    <w:rsid w:val="005223AF"/>
    <w:rsid w:val="00541A32"/>
    <w:rsid w:val="00560CCB"/>
    <w:rsid w:val="00575FAF"/>
    <w:rsid w:val="00593E8D"/>
    <w:rsid w:val="005C6B68"/>
    <w:rsid w:val="005D4C6A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6E1605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8F25E3"/>
    <w:rsid w:val="00914267"/>
    <w:rsid w:val="00934C64"/>
    <w:rsid w:val="009503A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3598"/>
    <w:rsid w:val="00B95782"/>
    <w:rsid w:val="00BC5DA7"/>
    <w:rsid w:val="00BF6CA4"/>
    <w:rsid w:val="00C1539D"/>
    <w:rsid w:val="00C21238"/>
    <w:rsid w:val="00C246F6"/>
    <w:rsid w:val="00C26ED0"/>
    <w:rsid w:val="00C3045F"/>
    <w:rsid w:val="00C30A9D"/>
    <w:rsid w:val="00C33324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85FE7"/>
    <w:rsid w:val="00DA7A8C"/>
    <w:rsid w:val="00DC7D13"/>
    <w:rsid w:val="00E00F3F"/>
    <w:rsid w:val="00E01AA0"/>
    <w:rsid w:val="00E06DC1"/>
    <w:rsid w:val="00E24AA4"/>
    <w:rsid w:val="00E279FB"/>
    <w:rsid w:val="00E32DA4"/>
    <w:rsid w:val="00E33AD5"/>
    <w:rsid w:val="00E56012"/>
    <w:rsid w:val="00E668EE"/>
    <w:rsid w:val="00E90756"/>
    <w:rsid w:val="00E97AE3"/>
    <w:rsid w:val="00EA6950"/>
    <w:rsid w:val="00EB5853"/>
    <w:rsid w:val="00EC08A9"/>
    <w:rsid w:val="00EC098E"/>
    <w:rsid w:val="00ED399B"/>
    <w:rsid w:val="00EF05E3"/>
    <w:rsid w:val="00EF0DAF"/>
    <w:rsid w:val="00F028A3"/>
    <w:rsid w:val="00F064C0"/>
    <w:rsid w:val="00F5490C"/>
    <w:rsid w:val="00F62F55"/>
    <w:rsid w:val="00F7475F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61C7C-5AE4-47D2-8D03-0F7D9A534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30</TotalTime>
  <Pages>9</Pages>
  <Words>1566</Words>
  <Characters>8932</Characters>
  <Application>Microsoft Office Word</Application>
  <DocSecurity>0</DocSecurity>
  <Lines>74</Lines>
  <Paragraphs>20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TIK</cp:lastModifiedBy>
  <cp:revision>26</cp:revision>
  <cp:lastPrinted>2015-08-21T07:46:00Z</cp:lastPrinted>
  <dcterms:created xsi:type="dcterms:W3CDTF">2015-08-19T06:09:00Z</dcterms:created>
  <dcterms:modified xsi:type="dcterms:W3CDTF">2015-08-21T08:01:00Z</dcterms:modified>
</cp:coreProperties>
</file>